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4"/>
        <w:gridCol w:w="5528"/>
        <w:gridCol w:w="1985"/>
      </w:tblGrid>
      <w:tr w:rsidR="00280E8E" w14:paraId="08C5176C" w14:textId="77777777" w:rsidTr="0083394A">
        <w:tc>
          <w:tcPr>
            <w:tcW w:w="9427" w:type="dxa"/>
            <w:gridSpan w:val="3"/>
          </w:tcPr>
          <w:p w14:paraId="44C989F6" w14:textId="77777777" w:rsidR="00280E8E" w:rsidRDefault="0013094D" w:rsidP="0083394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inline distT="0" distB="0" distL="0" distR="0" wp14:anchorId="5980625E" wp14:editId="2D4A87BE">
                  <wp:extent cx="561975" cy="6096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BE7637" w14:textId="77777777" w:rsidR="00280E8E" w:rsidRPr="004005F6" w:rsidRDefault="00D75AF1" w:rsidP="0083394A">
            <w:pPr>
              <w:spacing w:line="36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Д</w:t>
            </w:r>
            <w:r w:rsidR="00280E8E" w:rsidRPr="004005F6">
              <w:rPr>
                <w:b/>
                <w:sz w:val="40"/>
                <w:szCs w:val="40"/>
              </w:rPr>
              <w:t xml:space="preserve"> У М А</w:t>
            </w:r>
          </w:p>
          <w:p w14:paraId="5FC9D945" w14:textId="77777777" w:rsidR="00280E8E" w:rsidRPr="004005F6" w:rsidRDefault="00280E8E" w:rsidP="0083394A">
            <w:pPr>
              <w:pStyle w:val="2"/>
              <w:spacing w:line="480" w:lineRule="auto"/>
              <w:jc w:val="center"/>
              <w:rPr>
                <w:sz w:val="36"/>
                <w:szCs w:val="36"/>
              </w:rPr>
            </w:pPr>
            <w:r w:rsidRPr="004005F6">
              <w:rPr>
                <w:sz w:val="36"/>
                <w:szCs w:val="36"/>
              </w:rPr>
              <w:t>ГОРОДСКОГО ОКРУГА БОЛЬШОЙ КАМЕНЬ</w:t>
            </w:r>
          </w:p>
          <w:p w14:paraId="5DA11C3C" w14:textId="77777777" w:rsidR="00280E8E" w:rsidRPr="004005F6" w:rsidRDefault="00280E8E" w:rsidP="0083394A">
            <w:pPr>
              <w:spacing w:line="360" w:lineRule="auto"/>
              <w:jc w:val="center"/>
              <w:rPr>
                <w:sz w:val="36"/>
                <w:szCs w:val="36"/>
              </w:rPr>
            </w:pPr>
            <w:r w:rsidRPr="004005F6">
              <w:rPr>
                <w:b/>
                <w:sz w:val="36"/>
                <w:szCs w:val="36"/>
              </w:rPr>
              <w:t>РЕШЕНИЕ</w:t>
            </w:r>
          </w:p>
        </w:tc>
      </w:tr>
      <w:tr w:rsidR="00280E8E" w:rsidRPr="00F678EF" w14:paraId="7160F52F" w14:textId="77777777" w:rsidTr="0083394A">
        <w:tc>
          <w:tcPr>
            <w:tcW w:w="1914" w:type="dxa"/>
            <w:tcBorders>
              <w:bottom w:val="single" w:sz="6" w:space="0" w:color="auto"/>
            </w:tcBorders>
          </w:tcPr>
          <w:p w14:paraId="0C2033C0" w14:textId="3553CD2F" w:rsidR="00280E8E" w:rsidRPr="00EE2C82" w:rsidRDefault="00280E8E" w:rsidP="0083394A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4A6DF1FD" w14:textId="77777777" w:rsidR="00280E8E" w:rsidRPr="00F678EF" w:rsidRDefault="00280E8E" w:rsidP="008339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76E95B50" w14:textId="05B70D05" w:rsidR="00280E8E" w:rsidRPr="00EE2C82" w:rsidRDefault="000A0199" w:rsidP="00EE58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</w:tc>
      </w:tr>
    </w:tbl>
    <w:p w14:paraId="2FAB0649" w14:textId="77777777" w:rsidR="00B51AE6" w:rsidRDefault="00B51AE6" w:rsidP="00C60C99">
      <w:pPr>
        <w:rPr>
          <w:sz w:val="28"/>
          <w:szCs w:val="28"/>
        </w:rPr>
      </w:pPr>
    </w:p>
    <w:p w14:paraId="4F1CDBE3" w14:textId="77777777" w:rsidR="00CC763A" w:rsidRPr="001E09E5" w:rsidRDefault="00CC763A" w:rsidP="00C60C99">
      <w:pPr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1E09E5" w:rsidRPr="001E09E5" w14:paraId="144E21BB" w14:textId="77777777" w:rsidTr="0083394A">
        <w:tc>
          <w:tcPr>
            <w:tcW w:w="9464" w:type="dxa"/>
          </w:tcPr>
          <w:p w14:paraId="212C643D" w14:textId="77777777" w:rsidR="009301EB" w:rsidRPr="001E09E5" w:rsidRDefault="00D7490B" w:rsidP="00D7490B">
            <w:pPr>
              <w:pStyle w:val="3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E09E5">
              <w:rPr>
                <w:b/>
                <w:bCs/>
                <w:iCs/>
                <w:sz w:val="28"/>
                <w:szCs w:val="28"/>
              </w:rPr>
              <w:t xml:space="preserve">О внесении изменений в решение Думы городского округа </w:t>
            </w:r>
          </w:p>
          <w:p w14:paraId="3F0E4AA8" w14:textId="17988D29" w:rsidR="00D7490B" w:rsidRPr="001E09E5" w:rsidRDefault="00D7490B" w:rsidP="00D7490B">
            <w:pPr>
              <w:pStyle w:val="3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E09E5">
              <w:rPr>
                <w:b/>
                <w:bCs/>
                <w:iCs/>
                <w:sz w:val="28"/>
                <w:szCs w:val="28"/>
              </w:rPr>
              <w:t xml:space="preserve">Большой Камень от </w:t>
            </w:r>
            <w:r w:rsidR="00D77B8F" w:rsidRPr="001E09E5">
              <w:rPr>
                <w:b/>
                <w:bCs/>
                <w:iCs/>
                <w:sz w:val="28"/>
                <w:szCs w:val="28"/>
              </w:rPr>
              <w:t>1</w:t>
            </w:r>
            <w:r w:rsidR="00EE586C">
              <w:rPr>
                <w:b/>
                <w:bCs/>
                <w:iCs/>
                <w:sz w:val="28"/>
                <w:szCs w:val="28"/>
              </w:rPr>
              <w:t>8</w:t>
            </w:r>
            <w:r w:rsidR="004550BA" w:rsidRPr="001E09E5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CC1DD1" w:rsidRPr="001E09E5">
              <w:rPr>
                <w:b/>
                <w:bCs/>
                <w:iCs/>
                <w:sz w:val="28"/>
                <w:szCs w:val="28"/>
              </w:rPr>
              <w:t>декабря 202</w:t>
            </w:r>
            <w:r w:rsidR="00EE586C">
              <w:rPr>
                <w:b/>
                <w:bCs/>
                <w:iCs/>
                <w:sz w:val="28"/>
                <w:szCs w:val="28"/>
              </w:rPr>
              <w:t>5</w:t>
            </w:r>
            <w:r w:rsidRPr="001E09E5">
              <w:rPr>
                <w:b/>
                <w:bCs/>
                <w:iCs/>
                <w:sz w:val="28"/>
                <w:szCs w:val="28"/>
              </w:rPr>
              <w:t xml:space="preserve"> года № </w:t>
            </w:r>
            <w:r w:rsidR="00EE586C">
              <w:rPr>
                <w:b/>
                <w:bCs/>
                <w:iCs/>
                <w:sz w:val="28"/>
                <w:szCs w:val="28"/>
              </w:rPr>
              <w:t>328</w:t>
            </w:r>
          </w:p>
          <w:p w14:paraId="2252E859" w14:textId="1806748B" w:rsidR="00D7490B" w:rsidRPr="001E09E5" w:rsidRDefault="00D7490B" w:rsidP="00D7490B">
            <w:pPr>
              <w:pStyle w:val="3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E09E5">
              <w:rPr>
                <w:b/>
                <w:bCs/>
                <w:iCs/>
                <w:sz w:val="28"/>
                <w:szCs w:val="28"/>
              </w:rPr>
              <w:t>«О бюджете городского округа Большой Камень на 20</w:t>
            </w:r>
            <w:r w:rsidR="0053116C" w:rsidRPr="001E09E5">
              <w:rPr>
                <w:b/>
                <w:bCs/>
                <w:iCs/>
                <w:sz w:val="28"/>
                <w:szCs w:val="28"/>
              </w:rPr>
              <w:t>2</w:t>
            </w:r>
            <w:r w:rsidR="00EE586C">
              <w:rPr>
                <w:b/>
                <w:bCs/>
                <w:iCs/>
                <w:sz w:val="28"/>
                <w:szCs w:val="28"/>
              </w:rPr>
              <w:t>6</w:t>
            </w:r>
            <w:r w:rsidRPr="001E09E5">
              <w:rPr>
                <w:b/>
                <w:bCs/>
                <w:iCs/>
                <w:sz w:val="28"/>
                <w:szCs w:val="28"/>
              </w:rPr>
              <w:t xml:space="preserve"> год </w:t>
            </w:r>
          </w:p>
          <w:p w14:paraId="61A86596" w14:textId="59961370" w:rsidR="00280E8E" w:rsidRPr="001E09E5" w:rsidRDefault="00AE4B6D" w:rsidP="00EE586C">
            <w:pPr>
              <w:pStyle w:val="3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E09E5">
              <w:rPr>
                <w:b/>
                <w:bCs/>
                <w:iCs/>
                <w:sz w:val="28"/>
                <w:szCs w:val="28"/>
              </w:rPr>
              <w:t>и на плановый период 202</w:t>
            </w:r>
            <w:r w:rsidR="00EE586C">
              <w:rPr>
                <w:b/>
                <w:bCs/>
                <w:iCs/>
                <w:sz w:val="28"/>
                <w:szCs w:val="28"/>
              </w:rPr>
              <w:t>7</w:t>
            </w:r>
            <w:r w:rsidR="00234898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D642D8" w:rsidRPr="001E09E5">
              <w:rPr>
                <w:b/>
                <w:bCs/>
                <w:iCs/>
                <w:sz w:val="28"/>
                <w:szCs w:val="28"/>
              </w:rPr>
              <w:t>и 202</w:t>
            </w:r>
            <w:r w:rsidR="00EE586C">
              <w:rPr>
                <w:b/>
                <w:bCs/>
                <w:iCs/>
                <w:sz w:val="28"/>
                <w:szCs w:val="28"/>
              </w:rPr>
              <w:t>8</w:t>
            </w:r>
            <w:r w:rsidR="00D7490B" w:rsidRPr="001E09E5">
              <w:rPr>
                <w:b/>
                <w:bCs/>
                <w:iCs/>
                <w:sz w:val="28"/>
                <w:szCs w:val="28"/>
              </w:rPr>
              <w:t xml:space="preserve"> годов»</w:t>
            </w:r>
          </w:p>
        </w:tc>
      </w:tr>
    </w:tbl>
    <w:p w14:paraId="1470CE8A" w14:textId="40273629" w:rsidR="00280E8E" w:rsidRPr="00A27B0E" w:rsidRDefault="00280E8E" w:rsidP="00280E8E">
      <w:pPr>
        <w:rPr>
          <w:sz w:val="28"/>
          <w:szCs w:val="28"/>
        </w:rPr>
      </w:pPr>
    </w:p>
    <w:p w14:paraId="46B0422C" w14:textId="77777777" w:rsidR="00280E8E" w:rsidRPr="00A27B0E" w:rsidRDefault="00280E8E" w:rsidP="00280E8E">
      <w:pPr>
        <w:rPr>
          <w:sz w:val="28"/>
          <w:szCs w:val="28"/>
        </w:rPr>
      </w:pPr>
    </w:p>
    <w:p w14:paraId="72E77B1B" w14:textId="7B13AF27" w:rsidR="00880AF1" w:rsidRPr="001E09E5" w:rsidRDefault="00880AF1" w:rsidP="00211739">
      <w:pPr>
        <w:pStyle w:val="31"/>
        <w:spacing w:line="360" w:lineRule="auto"/>
        <w:ind w:firstLine="709"/>
        <w:jc w:val="both"/>
        <w:rPr>
          <w:sz w:val="28"/>
          <w:szCs w:val="28"/>
        </w:rPr>
      </w:pPr>
      <w:r w:rsidRPr="001E09E5">
        <w:rPr>
          <w:sz w:val="28"/>
          <w:szCs w:val="28"/>
        </w:rPr>
        <w:t xml:space="preserve">Рассмотрев обращение администрации городского округа </w:t>
      </w:r>
      <w:r w:rsidR="000A0199" w:rsidRPr="001E09E5">
        <w:rPr>
          <w:sz w:val="28"/>
          <w:szCs w:val="28"/>
        </w:rPr>
        <w:br/>
      </w:r>
      <w:r w:rsidRPr="001E09E5">
        <w:rPr>
          <w:sz w:val="28"/>
          <w:szCs w:val="28"/>
        </w:rPr>
        <w:t xml:space="preserve">Большой Камень о внесении изменений в решение Думы городского округа Большой Камень от </w:t>
      </w:r>
      <w:r w:rsidR="00D77B8F" w:rsidRPr="001E09E5">
        <w:rPr>
          <w:sz w:val="28"/>
          <w:szCs w:val="28"/>
        </w:rPr>
        <w:t>1</w:t>
      </w:r>
      <w:r w:rsidR="00EE586C">
        <w:rPr>
          <w:sz w:val="28"/>
          <w:szCs w:val="28"/>
        </w:rPr>
        <w:t>8</w:t>
      </w:r>
      <w:r w:rsidR="00CC1DD1" w:rsidRPr="001E09E5">
        <w:rPr>
          <w:sz w:val="28"/>
          <w:szCs w:val="28"/>
        </w:rPr>
        <w:t xml:space="preserve"> декабря 202</w:t>
      </w:r>
      <w:r w:rsidR="00EE586C">
        <w:rPr>
          <w:sz w:val="28"/>
          <w:szCs w:val="28"/>
        </w:rPr>
        <w:t>5</w:t>
      </w:r>
      <w:r w:rsidRPr="001E09E5">
        <w:rPr>
          <w:sz w:val="28"/>
          <w:szCs w:val="28"/>
        </w:rPr>
        <w:t xml:space="preserve"> года № </w:t>
      </w:r>
      <w:r w:rsidR="00EE586C">
        <w:rPr>
          <w:sz w:val="28"/>
          <w:szCs w:val="28"/>
        </w:rPr>
        <w:t>328</w:t>
      </w:r>
      <w:r w:rsidRPr="001E09E5">
        <w:rPr>
          <w:sz w:val="28"/>
          <w:szCs w:val="28"/>
        </w:rPr>
        <w:t xml:space="preserve"> «О бюджете городского округа Большой Камень на 20</w:t>
      </w:r>
      <w:r w:rsidR="0053116C" w:rsidRPr="001E09E5">
        <w:rPr>
          <w:sz w:val="28"/>
          <w:szCs w:val="28"/>
        </w:rPr>
        <w:t>2</w:t>
      </w:r>
      <w:r w:rsidR="00EE586C">
        <w:rPr>
          <w:sz w:val="28"/>
          <w:szCs w:val="28"/>
        </w:rPr>
        <w:t>6</w:t>
      </w:r>
      <w:r w:rsidRPr="001E09E5">
        <w:rPr>
          <w:sz w:val="28"/>
          <w:szCs w:val="28"/>
        </w:rPr>
        <w:t xml:space="preserve"> год и на плановый период </w:t>
      </w:r>
      <w:r w:rsidR="000A0199" w:rsidRPr="001E09E5">
        <w:rPr>
          <w:sz w:val="28"/>
          <w:szCs w:val="28"/>
        </w:rPr>
        <w:br/>
      </w:r>
      <w:r w:rsidR="00003DDC" w:rsidRPr="001E09E5">
        <w:rPr>
          <w:sz w:val="28"/>
          <w:szCs w:val="28"/>
        </w:rPr>
        <w:t>202</w:t>
      </w:r>
      <w:r w:rsidR="00EE586C">
        <w:rPr>
          <w:sz w:val="28"/>
          <w:szCs w:val="28"/>
        </w:rPr>
        <w:t>7</w:t>
      </w:r>
      <w:r w:rsidR="00D642D8" w:rsidRPr="001E09E5">
        <w:rPr>
          <w:sz w:val="28"/>
          <w:szCs w:val="28"/>
        </w:rPr>
        <w:t xml:space="preserve"> и 202</w:t>
      </w:r>
      <w:r w:rsidR="00EE586C">
        <w:rPr>
          <w:sz w:val="28"/>
          <w:szCs w:val="28"/>
        </w:rPr>
        <w:t>8</w:t>
      </w:r>
      <w:r w:rsidRPr="001E09E5">
        <w:rPr>
          <w:sz w:val="28"/>
          <w:szCs w:val="28"/>
        </w:rPr>
        <w:t xml:space="preserve"> годов», руководствуясь </w:t>
      </w:r>
      <w:r w:rsidR="00BD0BC8" w:rsidRPr="001E09E5">
        <w:rPr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Федерации»,</w:t>
      </w:r>
      <w:r w:rsidR="00F27B75" w:rsidRPr="001E09E5">
        <w:rPr>
          <w:sz w:val="28"/>
          <w:szCs w:val="28"/>
        </w:rPr>
        <w:t xml:space="preserve"> </w:t>
      </w:r>
      <w:r w:rsidRPr="001E09E5">
        <w:rPr>
          <w:sz w:val="28"/>
          <w:szCs w:val="28"/>
        </w:rPr>
        <w:t>Бюджетным кодексом Российской Федерации, Уставом городского округа Большой Камень</w:t>
      </w:r>
      <w:r w:rsidR="00BD0BC8" w:rsidRPr="001E09E5">
        <w:rPr>
          <w:sz w:val="28"/>
          <w:szCs w:val="28"/>
        </w:rPr>
        <w:t xml:space="preserve"> и </w:t>
      </w:r>
      <w:r w:rsidRPr="001E09E5">
        <w:rPr>
          <w:sz w:val="28"/>
          <w:szCs w:val="28"/>
        </w:rPr>
        <w:t>Положением о бюджетном устройстве и бюджетном процессе в г</w:t>
      </w:r>
      <w:r w:rsidR="008F702A" w:rsidRPr="001E09E5">
        <w:rPr>
          <w:sz w:val="28"/>
          <w:szCs w:val="28"/>
        </w:rPr>
        <w:t xml:space="preserve">ородском округе Большой Камень, </w:t>
      </w:r>
      <w:r w:rsidRPr="001E09E5">
        <w:rPr>
          <w:sz w:val="28"/>
          <w:szCs w:val="28"/>
        </w:rPr>
        <w:t>Дума городского округа Большой Камень</w:t>
      </w:r>
    </w:p>
    <w:p w14:paraId="356AB4F1" w14:textId="77777777" w:rsidR="00280E8E" w:rsidRPr="00A27B0E" w:rsidRDefault="00280E8E" w:rsidP="000B565C">
      <w:pPr>
        <w:rPr>
          <w:sz w:val="28"/>
          <w:szCs w:val="28"/>
        </w:rPr>
      </w:pPr>
    </w:p>
    <w:p w14:paraId="59AC5E63" w14:textId="77777777" w:rsidR="00280E8E" w:rsidRPr="00A27B0E" w:rsidRDefault="00280E8E" w:rsidP="000B565C">
      <w:pPr>
        <w:rPr>
          <w:sz w:val="28"/>
          <w:szCs w:val="28"/>
        </w:rPr>
      </w:pPr>
    </w:p>
    <w:p w14:paraId="44ADD7D4" w14:textId="77777777" w:rsidR="00C60C99" w:rsidRPr="00A27B0E" w:rsidRDefault="00C60C99" w:rsidP="000B565C">
      <w:pPr>
        <w:rPr>
          <w:sz w:val="28"/>
          <w:szCs w:val="28"/>
        </w:rPr>
      </w:pPr>
    </w:p>
    <w:p w14:paraId="5C3DAE04" w14:textId="77777777" w:rsidR="00280E8E" w:rsidRPr="00A27B0E" w:rsidRDefault="00280E8E" w:rsidP="00CC204B">
      <w:pPr>
        <w:spacing w:line="312" w:lineRule="auto"/>
        <w:rPr>
          <w:b/>
          <w:sz w:val="28"/>
          <w:szCs w:val="28"/>
        </w:rPr>
      </w:pPr>
      <w:r w:rsidRPr="00A27B0E">
        <w:rPr>
          <w:b/>
          <w:sz w:val="28"/>
          <w:szCs w:val="28"/>
        </w:rPr>
        <w:t>РЕШИЛА:</w:t>
      </w:r>
    </w:p>
    <w:p w14:paraId="4549ACAA" w14:textId="77777777" w:rsidR="00280E8E" w:rsidRPr="00A27B0E" w:rsidRDefault="00280E8E" w:rsidP="000B565C">
      <w:pPr>
        <w:rPr>
          <w:sz w:val="28"/>
          <w:szCs w:val="28"/>
        </w:rPr>
      </w:pPr>
    </w:p>
    <w:p w14:paraId="3671CE19" w14:textId="77777777" w:rsidR="00EE2C82" w:rsidRPr="00A27B0E" w:rsidRDefault="00EE2C82" w:rsidP="000B565C">
      <w:pPr>
        <w:ind w:firstLine="700"/>
        <w:rPr>
          <w:sz w:val="28"/>
          <w:szCs w:val="28"/>
        </w:rPr>
      </w:pPr>
    </w:p>
    <w:p w14:paraId="46FC74D7" w14:textId="3622A00F" w:rsidR="008E4535" w:rsidRPr="00525C37" w:rsidRDefault="008E4535" w:rsidP="00FD0FE4">
      <w:pPr>
        <w:pStyle w:val="31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525C37">
        <w:rPr>
          <w:sz w:val="28"/>
          <w:szCs w:val="28"/>
        </w:rPr>
        <w:t xml:space="preserve">1. Внести в решение Думы городского округа Большой Камень </w:t>
      </w:r>
      <w:r w:rsidRPr="00525C37">
        <w:rPr>
          <w:sz w:val="28"/>
          <w:szCs w:val="28"/>
        </w:rPr>
        <w:br/>
        <w:t xml:space="preserve">от </w:t>
      </w:r>
      <w:r w:rsidR="00D77B8F" w:rsidRPr="00525C37">
        <w:rPr>
          <w:sz w:val="28"/>
          <w:szCs w:val="28"/>
        </w:rPr>
        <w:t>1</w:t>
      </w:r>
      <w:r w:rsidR="00EE586C">
        <w:rPr>
          <w:sz w:val="28"/>
          <w:szCs w:val="28"/>
        </w:rPr>
        <w:t>8</w:t>
      </w:r>
      <w:r w:rsidR="005E069C" w:rsidRPr="00525C37">
        <w:rPr>
          <w:sz w:val="28"/>
          <w:szCs w:val="28"/>
        </w:rPr>
        <w:t xml:space="preserve"> </w:t>
      </w:r>
      <w:r w:rsidRPr="00525C37">
        <w:rPr>
          <w:sz w:val="28"/>
          <w:szCs w:val="28"/>
        </w:rPr>
        <w:t>декабря 202</w:t>
      </w:r>
      <w:r w:rsidR="00EE586C">
        <w:rPr>
          <w:sz w:val="28"/>
          <w:szCs w:val="28"/>
        </w:rPr>
        <w:t>5</w:t>
      </w:r>
      <w:r w:rsidRPr="00525C37">
        <w:rPr>
          <w:sz w:val="28"/>
          <w:szCs w:val="28"/>
        </w:rPr>
        <w:t xml:space="preserve"> года № </w:t>
      </w:r>
      <w:r w:rsidR="00EE586C">
        <w:rPr>
          <w:sz w:val="28"/>
          <w:szCs w:val="28"/>
        </w:rPr>
        <w:t>328</w:t>
      </w:r>
      <w:r w:rsidRPr="00525C37">
        <w:rPr>
          <w:sz w:val="28"/>
          <w:szCs w:val="28"/>
        </w:rPr>
        <w:t xml:space="preserve"> «О бюджете городского округа </w:t>
      </w:r>
      <w:r w:rsidRPr="00525C37">
        <w:rPr>
          <w:sz w:val="28"/>
          <w:szCs w:val="28"/>
        </w:rPr>
        <w:br/>
        <w:t>Большой Камень на 202</w:t>
      </w:r>
      <w:r w:rsidR="00EE586C">
        <w:rPr>
          <w:sz w:val="28"/>
          <w:szCs w:val="28"/>
        </w:rPr>
        <w:t>6</w:t>
      </w:r>
      <w:r w:rsidRPr="00525C37">
        <w:rPr>
          <w:sz w:val="28"/>
          <w:szCs w:val="28"/>
        </w:rPr>
        <w:t xml:space="preserve"> год и на плановый период 202</w:t>
      </w:r>
      <w:r w:rsidR="00EE586C">
        <w:rPr>
          <w:sz w:val="28"/>
          <w:szCs w:val="28"/>
        </w:rPr>
        <w:t>7</w:t>
      </w:r>
      <w:r w:rsidRPr="00525C37">
        <w:rPr>
          <w:sz w:val="28"/>
          <w:szCs w:val="28"/>
        </w:rPr>
        <w:t xml:space="preserve"> и 202</w:t>
      </w:r>
      <w:r w:rsidR="00EE586C">
        <w:rPr>
          <w:sz w:val="28"/>
          <w:szCs w:val="28"/>
        </w:rPr>
        <w:t>8</w:t>
      </w:r>
      <w:r w:rsidRPr="00525C37">
        <w:rPr>
          <w:sz w:val="28"/>
          <w:szCs w:val="28"/>
        </w:rPr>
        <w:t xml:space="preserve"> годов» следующие изменения:</w:t>
      </w:r>
    </w:p>
    <w:p w14:paraId="5E1B3B30" w14:textId="77777777" w:rsidR="008E4535" w:rsidRPr="002E230C" w:rsidRDefault="008E4535" w:rsidP="00FD0FE4">
      <w:pPr>
        <w:pStyle w:val="31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2E230C">
        <w:rPr>
          <w:sz w:val="28"/>
          <w:szCs w:val="28"/>
        </w:rPr>
        <w:t>1) часть 1 статьи 1 изложить в следующей редакции:</w:t>
      </w:r>
    </w:p>
    <w:p w14:paraId="55BA8D88" w14:textId="77777777" w:rsidR="00CC763A" w:rsidRPr="002E230C" w:rsidRDefault="008E4535" w:rsidP="00FD0FE4">
      <w:pPr>
        <w:pStyle w:val="31"/>
        <w:tabs>
          <w:tab w:val="left" w:pos="2268"/>
        </w:tabs>
        <w:spacing w:line="360" w:lineRule="auto"/>
        <w:ind w:firstLine="709"/>
        <w:jc w:val="both"/>
        <w:rPr>
          <w:sz w:val="28"/>
          <w:szCs w:val="28"/>
        </w:rPr>
      </w:pPr>
      <w:r w:rsidRPr="002E230C">
        <w:rPr>
          <w:sz w:val="28"/>
          <w:szCs w:val="28"/>
        </w:rPr>
        <w:lastRenderedPageBreak/>
        <w:t xml:space="preserve"> «1. Утвердить основные характеристики бюджета городского округа </w:t>
      </w:r>
    </w:p>
    <w:p w14:paraId="242E4786" w14:textId="5AC0E6F3" w:rsidR="008E4535" w:rsidRPr="002E230C" w:rsidRDefault="008E4535" w:rsidP="00F4327D">
      <w:pPr>
        <w:pStyle w:val="31"/>
        <w:tabs>
          <w:tab w:val="left" w:pos="2268"/>
        </w:tabs>
        <w:spacing w:line="360" w:lineRule="auto"/>
        <w:jc w:val="both"/>
        <w:rPr>
          <w:sz w:val="28"/>
          <w:szCs w:val="28"/>
        </w:rPr>
      </w:pPr>
      <w:r w:rsidRPr="002E230C">
        <w:rPr>
          <w:sz w:val="28"/>
          <w:szCs w:val="28"/>
        </w:rPr>
        <w:t>Большой Камень (далее – городской округ) на 202</w:t>
      </w:r>
      <w:r w:rsidR="00F32BF8" w:rsidRPr="002E230C">
        <w:rPr>
          <w:sz w:val="28"/>
          <w:szCs w:val="28"/>
        </w:rPr>
        <w:t>6</w:t>
      </w:r>
      <w:r w:rsidR="00FB595A" w:rsidRPr="002E230C">
        <w:rPr>
          <w:sz w:val="28"/>
          <w:szCs w:val="28"/>
        </w:rPr>
        <w:t xml:space="preserve"> </w:t>
      </w:r>
      <w:r w:rsidRPr="002E230C">
        <w:rPr>
          <w:sz w:val="28"/>
          <w:szCs w:val="28"/>
        </w:rPr>
        <w:t>год:</w:t>
      </w:r>
    </w:p>
    <w:p w14:paraId="4F4DB782" w14:textId="7686F1ED" w:rsidR="006E50A8" w:rsidRPr="00340740" w:rsidRDefault="006E50A8" w:rsidP="00FD0FE4">
      <w:pPr>
        <w:pStyle w:val="31"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340740">
        <w:rPr>
          <w:sz w:val="28"/>
          <w:szCs w:val="28"/>
        </w:rPr>
        <w:t xml:space="preserve">1) прогнозируемый общий объем доходов бюджета городского округа в </w:t>
      </w:r>
      <w:r w:rsidR="00812EB4">
        <w:rPr>
          <w:sz w:val="28"/>
          <w:szCs w:val="28"/>
        </w:rPr>
        <w:t>сумме</w:t>
      </w:r>
      <w:r w:rsidR="007334DB" w:rsidRPr="00340740">
        <w:rPr>
          <w:sz w:val="28"/>
          <w:szCs w:val="28"/>
        </w:rPr>
        <w:t xml:space="preserve"> </w:t>
      </w:r>
      <w:r w:rsidR="00812EB4">
        <w:rPr>
          <w:sz w:val="28"/>
          <w:szCs w:val="28"/>
        </w:rPr>
        <w:t>5 669 712 232,30</w:t>
      </w:r>
      <w:r w:rsidR="009D0CE3" w:rsidRPr="00340740">
        <w:rPr>
          <w:sz w:val="28"/>
          <w:szCs w:val="28"/>
        </w:rPr>
        <w:t xml:space="preserve"> </w:t>
      </w:r>
      <w:r w:rsidR="007334DB" w:rsidRPr="00340740">
        <w:rPr>
          <w:sz w:val="28"/>
          <w:szCs w:val="28"/>
        </w:rPr>
        <w:t>рубл</w:t>
      </w:r>
      <w:r w:rsidR="007A2894">
        <w:rPr>
          <w:sz w:val="28"/>
          <w:szCs w:val="28"/>
        </w:rPr>
        <w:t>я</w:t>
      </w:r>
      <w:r w:rsidR="007334DB" w:rsidRPr="00340740">
        <w:rPr>
          <w:sz w:val="28"/>
          <w:szCs w:val="28"/>
        </w:rPr>
        <w:t>;</w:t>
      </w:r>
    </w:p>
    <w:p w14:paraId="7385DE00" w14:textId="58BB61FE" w:rsidR="006E50A8" w:rsidRPr="005E66FD" w:rsidRDefault="00395EAD" w:rsidP="00FD0FE4">
      <w:pPr>
        <w:pStyle w:val="31"/>
        <w:spacing w:line="360" w:lineRule="auto"/>
        <w:ind w:firstLine="709"/>
        <w:jc w:val="both"/>
        <w:rPr>
          <w:sz w:val="28"/>
          <w:szCs w:val="28"/>
        </w:rPr>
      </w:pPr>
      <w:r w:rsidRPr="005E66FD">
        <w:rPr>
          <w:sz w:val="28"/>
          <w:szCs w:val="28"/>
        </w:rPr>
        <w:t xml:space="preserve">2) </w:t>
      </w:r>
      <w:r w:rsidR="006E50A8" w:rsidRPr="005E66FD">
        <w:rPr>
          <w:sz w:val="28"/>
          <w:szCs w:val="28"/>
        </w:rPr>
        <w:t xml:space="preserve">общий объем расходов бюджета городского округа в сумме </w:t>
      </w:r>
      <w:r w:rsidR="00FE6CC1" w:rsidRPr="005E66FD">
        <w:rPr>
          <w:sz w:val="28"/>
          <w:szCs w:val="28"/>
        </w:rPr>
        <w:t xml:space="preserve">                          </w:t>
      </w:r>
      <w:r w:rsidR="00812EB4">
        <w:rPr>
          <w:sz w:val="28"/>
          <w:szCs w:val="28"/>
        </w:rPr>
        <w:t>5 667 594 470,68</w:t>
      </w:r>
      <w:r w:rsidR="006E50A8" w:rsidRPr="005E66FD">
        <w:rPr>
          <w:sz w:val="28"/>
          <w:szCs w:val="28"/>
        </w:rPr>
        <w:t xml:space="preserve"> рубл</w:t>
      </w:r>
      <w:r w:rsidR="00177228" w:rsidRPr="005E66FD">
        <w:rPr>
          <w:sz w:val="28"/>
          <w:szCs w:val="28"/>
        </w:rPr>
        <w:t>я</w:t>
      </w:r>
      <w:r w:rsidR="006E50A8" w:rsidRPr="005E66FD">
        <w:rPr>
          <w:sz w:val="28"/>
          <w:szCs w:val="28"/>
        </w:rPr>
        <w:t>;</w:t>
      </w:r>
    </w:p>
    <w:p w14:paraId="71A295CA" w14:textId="63C70CA0" w:rsidR="006E50A8" w:rsidRPr="005E66FD" w:rsidRDefault="006E50A8" w:rsidP="00FD0FE4">
      <w:pPr>
        <w:pStyle w:val="31"/>
        <w:spacing w:line="360" w:lineRule="auto"/>
        <w:ind w:firstLine="709"/>
        <w:jc w:val="both"/>
        <w:rPr>
          <w:sz w:val="28"/>
          <w:szCs w:val="28"/>
        </w:rPr>
      </w:pPr>
      <w:r w:rsidRPr="005E66FD">
        <w:rPr>
          <w:sz w:val="28"/>
          <w:szCs w:val="28"/>
        </w:rPr>
        <w:t xml:space="preserve">3) размер </w:t>
      </w:r>
      <w:r w:rsidR="005E66FD" w:rsidRPr="005E66FD">
        <w:rPr>
          <w:sz w:val="28"/>
          <w:szCs w:val="28"/>
        </w:rPr>
        <w:t>профицита</w:t>
      </w:r>
      <w:r w:rsidRPr="005E66FD">
        <w:rPr>
          <w:sz w:val="28"/>
          <w:szCs w:val="28"/>
        </w:rPr>
        <w:t xml:space="preserve"> бюджета городского округа в сумме </w:t>
      </w:r>
      <w:r w:rsidR="001E7A52">
        <w:rPr>
          <w:sz w:val="28"/>
          <w:szCs w:val="28"/>
        </w:rPr>
        <w:t>2 117 761,62</w:t>
      </w:r>
      <w:r w:rsidR="008A3EE4" w:rsidRPr="005E66FD">
        <w:rPr>
          <w:sz w:val="28"/>
          <w:szCs w:val="28"/>
        </w:rPr>
        <w:t xml:space="preserve"> </w:t>
      </w:r>
      <w:r w:rsidRPr="005E66FD">
        <w:rPr>
          <w:sz w:val="28"/>
          <w:szCs w:val="28"/>
        </w:rPr>
        <w:t>рубл</w:t>
      </w:r>
      <w:r w:rsidR="004D4252" w:rsidRPr="005E66FD">
        <w:rPr>
          <w:sz w:val="28"/>
          <w:szCs w:val="28"/>
        </w:rPr>
        <w:t>я</w:t>
      </w:r>
      <w:r w:rsidRPr="005E66FD">
        <w:rPr>
          <w:sz w:val="28"/>
          <w:szCs w:val="28"/>
        </w:rPr>
        <w:t xml:space="preserve">; </w:t>
      </w:r>
    </w:p>
    <w:p w14:paraId="690AF633" w14:textId="7D269CC3" w:rsidR="0090140D" w:rsidRPr="003A14EB" w:rsidRDefault="0090140D" w:rsidP="00FD0FE4">
      <w:pPr>
        <w:pStyle w:val="31"/>
        <w:spacing w:line="360" w:lineRule="auto"/>
        <w:ind w:firstLine="709"/>
        <w:jc w:val="both"/>
        <w:rPr>
          <w:sz w:val="28"/>
          <w:szCs w:val="28"/>
        </w:rPr>
      </w:pPr>
      <w:r w:rsidRPr="003A14EB">
        <w:rPr>
          <w:sz w:val="28"/>
          <w:szCs w:val="28"/>
        </w:rPr>
        <w:t xml:space="preserve">4) верхний предел муниципального внутреннего долга городского округа Большой Камень на </w:t>
      </w:r>
      <w:r w:rsidR="00177228" w:rsidRPr="003A14EB">
        <w:rPr>
          <w:sz w:val="28"/>
          <w:szCs w:val="28"/>
        </w:rPr>
        <w:t>1 января 202</w:t>
      </w:r>
      <w:r w:rsidR="004A0CAC" w:rsidRPr="003A14EB">
        <w:rPr>
          <w:sz w:val="28"/>
          <w:szCs w:val="28"/>
        </w:rPr>
        <w:t>7</w:t>
      </w:r>
      <w:r w:rsidR="00177228" w:rsidRPr="003A14EB">
        <w:rPr>
          <w:sz w:val="28"/>
          <w:szCs w:val="28"/>
        </w:rPr>
        <w:t xml:space="preserve"> года</w:t>
      </w:r>
      <w:r w:rsidRPr="003A14EB">
        <w:rPr>
          <w:sz w:val="28"/>
          <w:szCs w:val="28"/>
        </w:rPr>
        <w:t xml:space="preserve"> – в сумме </w:t>
      </w:r>
      <w:r w:rsidR="00FD0FE4" w:rsidRPr="003A14EB">
        <w:rPr>
          <w:sz w:val="28"/>
          <w:szCs w:val="28"/>
        </w:rPr>
        <w:t>38 000 000,00</w:t>
      </w:r>
      <w:r w:rsidR="00806E97" w:rsidRPr="003A14EB">
        <w:rPr>
          <w:sz w:val="28"/>
          <w:szCs w:val="28"/>
        </w:rPr>
        <w:t xml:space="preserve"> </w:t>
      </w:r>
      <w:r w:rsidRPr="003A14EB">
        <w:rPr>
          <w:sz w:val="28"/>
          <w:szCs w:val="28"/>
        </w:rPr>
        <w:t>рубл</w:t>
      </w:r>
      <w:r w:rsidR="006E505B" w:rsidRPr="003A14EB">
        <w:rPr>
          <w:sz w:val="28"/>
          <w:szCs w:val="28"/>
        </w:rPr>
        <w:t>ей</w:t>
      </w:r>
      <w:r w:rsidRPr="003A14EB">
        <w:rPr>
          <w:sz w:val="28"/>
          <w:szCs w:val="28"/>
        </w:rPr>
        <w:t>, в том числе верхний предел долга по муниципальным гарантиям городского округа Большой Камень – в сумме 0,00 рублей.»;</w:t>
      </w:r>
    </w:p>
    <w:p w14:paraId="3AD571B2" w14:textId="3EF5141A" w:rsidR="00261228" w:rsidRPr="009F4951" w:rsidRDefault="00261228" w:rsidP="00FD0FE4">
      <w:pPr>
        <w:pStyle w:val="31"/>
        <w:spacing w:line="360" w:lineRule="auto"/>
        <w:ind w:firstLine="709"/>
        <w:jc w:val="both"/>
        <w:rPr>
          <w:sz w:val="28"/>
          <w:szCs w:val="28"/>
        </w:rPr>
      </w:pPr>
      <w:r w:rsidRPr="009F4951">
        <w:rPr>
          <w:sz w:val="28"/>
          <w:szCs w:val="28"/>
        </w:rPr>
        <w:t>2) часть 2 статьи 1 изложить в следующей редакции:</w:t>
      </w:r>
    </w:p>
    <w:p w14:paraId="05786DA0" w14:textId="6D503F2A" w:rsidR="001F356B" w:rsidRPr="009F4951" w:rsidRDefault="001F356B" w:rsidP="00FD0FE4">
      <w:pPr>
        <w:pStyle w:val="31"/>
        <w:spacing w:line="360" w:lineRule="auto"/>
        <w:ind w:firstLine="709"/>
        <w:jc w:val="both"/>
        <w:rPr>
          <w:sz w:val="28"/>
          <w:szCs w:val="28"/>
        </w:rPr>
      </w:pPr>
      <w:r w:rsidRPr="009F4951">
        <w:rPr>
          <w:sz w:val="28"/>
          <w:szCs w:val="28"/>
        </w:rPr>
        <w:t xml:space="preserve">«2. Утвердить основные характеристики бюджета городского округа </w:t>
      </w:r>
      <w:r w:rsidR="00E37516" w:rsidRPr="009F4951">
        <w:rPr>
          <w:sz w:val="28"/>
          <w:szCs w:val="28"/>
        </w:rPr>
        <w:br/>
      </w:r>
      <w:r w:rsidRPr="009F4951">
        <w:rPr>
          <w:sz w:val="28"/>
          <w:szCs w:val="28"/>
        </w:rPr>
        <w:t>на 202</w:t>
      </w:r>
      <w:r w:rsidR="002E230C" w:rsidRPr="009F4951">
        <w:rPr>
          <w:sz w:val="28"/>
          <w:szCs w:val="28"/>
        </w:rPr>
        <w:t>7</w:t>
      </w:r>
      <w:r w:rsidRPr="009F4951">
        <w:rPr>
          <w:sz w:val="28"/>
          <w:szCs w:val="28"/>
        </w:rPr>
        <w:t xml:space="preserve"> и на 202</w:t>
      </w:r>
      <w:r w:rsidR="002E230C" w:rsidRPr="009F4951">
        <w:rPr>
          <w:sz w:val="28"/>
          <w:szCs w:val="28"/>
        </w:rPr>
        <w:t>8</w:t>
      </w:r>
      <w:r w:rsidRPr="009F4951">
        <w:rPr>
          <w:sz w:val="28"/>
          <w:szCs w:val="28"/>
        </w:rPr>
        <w:t xml:space="preserve"> годы:</w:t>
      </w:r>
    </w:p>
    <w:p w14:paraId="11E19193" w14:textId="46F1CC91" w:rsidR="001F356B" w:rsidRPr="009F4951" w:rsidRDefault="001F356B" w:rsidP="00FD0FE4">
      <w:pPr>
        <w:pStyle w:val="31"/>
        <w:numPr>
          <w:ilvl w:val="0"/>
          <w:numId w:val="15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4951">
        <w:rPr>
          <w:sz w:val="28"/>
          <w:szCs w:val="28"/>
        </w:rPr>
        <w:t>прогнозируемый общий объем доходов бюджета городского округа на 202</w:t>
      </w:r>
      <w:r w:rsidR="002E230C" w:rsidRPr="009F4951">
        <w:rPr>
          <w:sz w:val="28"/>
          <w:szCs w:val="28"/>
        </w:rPr>
        <w:t>7</w:t>
      </w:r>
      <w:r w:rsidRPr="009F4951">
        <w:rPr>
          <w:sz w:val="28"/>
          <w:szCs w:val="28"/>
        </w:rPr>
        <w:t xml:space="preserve"> год в сумме </w:t>
      </w:r>
      <w:r w:rsidR="00EE523F">
        <w:rPr>
          <w:sz w:val="28"/>
          <w:szCs w:val="28"/>
        </w:rPr>
        <w:t>2 621 701 577,50</w:t>
      </w:r>
      <w:r w:rsidRPr="009F4951">
        <w:rPr>
          <w:sz w:val="28"/>
          <w:szCs w:val="28"/>
        </w:rPr>
        <w:t xml:space="preserve"> рубл</w:t>
      </w:r>
      <w:r w:rsidR="00340740" w:rsidRPr="009F4951">
        <w:rPr>
          <w:sz w:val="28"/>
          <w:szCs w:val="28"/>
        </w:rPr>
        <w:t>ей</w:t>
      </w:r>
      <w:r w:rsidR="00A8381C" w:rsidRPr="009F4951">
        <w:rPr>
          <w:sz w:val="28"/>
          <w:szCs w:val="28"/>
        </w:rPr>
        <w:t xml:space="preserve"> и на 202</w:t>
      </w:r>
      <w:r w:rsidR="002E230C" w:rsidRPr="009F4951">
        <w:rPr>
          <w:sz w:val="28"/>
          <w:szCs w:val="28"/>
        </w:rPr>
        <w:t>8</w:t>
      </w:r>
      <w:r w:rsidR="00FC3962" w:rsidRPr="009F4951">
        <w:rPr>
          <w:sz w:val="28"/>
          <w:szCs w:val="28"/>
        </w:rPr>
        <w:t xml:space="preserve"> год </w:t>
      </w:r>
      <w:r w:rsidR="00812EB4">
        <w:rPr>
          <w:sz w:val="28"/>
          <w:szCs w:val="28"/>
        </w:rPr>
        <w:t xml:space="preserve">                   </w:t>
      </w:r>
      <w:r w:rsidR="009F6152">
        <w:rPr>
          <w:sz w:val="28"/>
          <w:szCs w:val="28"/>
        </w:rPr>
        <w:t xml:space="preserve">                       </w:t>
      </w:r>
      <w:r w:rsidR="00812EB4">
        <w:rPr>
          <w:sz w:val="28"/>
          <w:szCs w:val="28"/>
        </w:rPr>
        <w:t xml:space="preserve">          </w:t>
      </w:r>
      <w:r w:rsidR="00C41910" w:rsidRPr="009F4951">
        <w:rPr>
          <w:sz w:val="28"/>
          <w:szCs w:val="28"/>
        </w:rPr>
        <w:t xml:space="preserve">в </w:t>
      </w:r>
      <w:r w:rsidR="00812EB4" w:rsidRPr="009F4951">
        <w:rPr>
          <w:sz w:val="28"/>
          <w:szCs w:val="28"/>
        </w:rPr>
        <w:t xml:space="preserve">сумме </w:t>
      </w:r>
      <w:r w:rsidR="00812EB4">
        <w:rPr>
          <w:sz w:val="28"/>
          <w:szCs w:val="28"/>
        </w:rPr>
        <w:t>2</w:t>
      </w:r>
      <w:r w:rsidR="00281A85">
        <w:rPr>
          <w:sz w:val="28"/>
          <w:szCs w:val="28"/>
        </w:rPr>
        <w:t> 205 520 891,66 рублей.</w:t>
      </w:r>
      <w:r w:rsidRPr="009F4951">
        <w:rPr>
          <w:sz w:val="28"/>
          <w:szCs w:val="28"/>
        </w:rPr>
        <w:t xml:space="preserve"> </w:t>
      </w:r>
    </w:p>
    <w:p w14:paraId="18589B48" w14:textId="1A0E5B9D" w:rsidR="001F356B" w:rsidRPr="00EE586C" w:rsidRDefault="00FD0FE4" w:rsidP="00FD0FE4">
      <w:pPr>
        <w:pStyle w:val="31"/>
        <w:numPr>
          <w:ilvl w:val="0"/>
          <w:numId w:val="15"/>
        </w:numPr>
        <w:tabs>
          <w:tab w:val="left" w:pos="142"/>
          <w:tab w:val="left" w:pos="993"/>
        </w:tabs>
        <w:spacing w:line="360" w:lineRule="auto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E13E1B" w:rsidRPr="00611ADE">
        <w:rPr>
          <w:sz w:val="28"/>
          <w:szCs w:val="28"/>
        </w:rPr>
        <w:t xml:space="preserve">общий объем расходов бюджета городского округа </w:t>
      </w:r>
      <w:r w:rsidR="00E13E1B" w:rsidRPr="002E230C">
        <w:rPr>
          <w:sz w:val="28"/>
          <w:szCs w:val="28"/>
        </w:rPr>
        <w:t>на 202</w:t>
      </w:r>
      <w:r w:rsidR="002E230C" w:rsidRPr="002E230C">
        <w:rPr>
          <w:sz w:val="28"/>
          <w:szCs w:val="28"/>
        </w:rPr>
        <w:t>7</w:t>
      </w:r>
      <w:r w:rsidR="00E13E1B" w:rsidRPr="002E230C">
        <w:rPr>
          <w:sz w:val="28"/>
          <w:szCs w:val="28"/>
        </w:rPr>
        <w:t xml:space="preserve"> год </w:t>
      </w:r>
      <w:r w:rsidR="00E13E1B" w:rsidRPr="00611ADE">
        <w:rPr>
          <w:sz w:val="28"/>
          <w:szCs w:val="28"/>
        </w:rPr>
        <w:t>в сумме</w:t>
      </w:r>
      <w:r w:rsidR="00E13E1B" w:rsidRPr="00EE586C">
        <w:rPr>
          <w:color w:val="FF0000"/>
          <w:sz w:val="28"/>
          <w:szCs w:val="28"/>
        </w:rPr>
        <w:t xml:space="preserve"> </w:t>
      </w:r>
      <w:r w:rsidR="00FC652A" w:rsidRPr="00FC652A">
        <w:rPr>
          <w:sz w:val="28"/>
          <w:szCs w:val="28"/>
        </w:rPr>
        <w:t xml:space="preserve">2 583 701 577,50 </w:t>
      </w:r>
      <w:r w:rsidR="00E13E1B" w:rsidRPr="00FC652A">
        <w:rPr>
          <w:sz w:val="28"/>
          <w:szCs w:val="28"/>
        </w:rPr>
        <w:t>рубля</w:t>
      </w:r>
      <w:r w:rsidR="00395EAD" w:rsidRPr="00FC652A">
        <w:rPr>
          <w:sz w:val="28"/>
          <w:szCs w:val="28"/>
        </w:rPr>
        <w:t xml:space="preserve">, в том числе условные расходы в сумме </w:t>
      </w:r>
      <w:r w:rsidR="00FC652A" w:rsidRPr="00FC652A">
        <w:rPr>
          <w:sz w:val="28"/>
          <w:szCs w:val="28"/>
        </w:rPr>
        <w:t>23 839 929,95</w:t>
      </w:r>
      <w:r w:rsidR="00395EAD" w:rsidRPr="00FC652A">
        <w:rPr>
          <w:sz w:val="28"/>
          <w:szCs w:val="28"/>
        </w:rPr>
        <w:t xml:space="preserve"> рублей, </w:t>
      </w:r>
      <w:r w:rsidR="00395EAD" w:rsidRPr="002E230C">
        <w:rPr>
          <w:sz w:val="28"/>
          <w:szCs w:val="28"/>
        </w:rPr>
        <w:t>на 202</w:t>
      </w:r>
      <w:r w:rsidR="002E230C" w:rsidRPr="002E230C">
        <w:rPr>
          <w:sz w:val="28"/>
          <w:szCs w:val="28"/>
        </w:rPr>
        <w:t>8</w:t>
      </w:r>
      <w:r w:rsidR="00395EAD" w:rsidRPr="002E230C">
        <w:rPr>
          <w:sz w:val="28"/>
          <w:szCs w:val="28"/>
        </w:rPr>
        <w:t xml:space="preserve"> год </w:t>
      </w:r>
      <w:r w:rsidR="00395EAD" w:rsidRPr="00611ADE">
        <w:rPr>
          <w:sz w:val="28"/>
          <w:szCs w:val="28"/>
        </w:rPr>
        <w:t xml:space="preserve">в </w:t>
      </w:r>
      <w:r w:rsidR="00395EAD" w:rsidRPr="001E1A3B">
        <w:rPr>
          <w:sz w:val="28"/>
          <w:szCs w:val="28"/>
        </w:rPr>
        <w:t>сумме</w:t>
      </w:r>
      <w:r w:rsidR="00FC652A" w:rsidRPr="001E1A3B">
        <w:rPr>
          <w:sz w:val="28"/>
          <w:szCs w:val="28"/>
        </w:rPr>
        <w:t xml:space="preserve"> 2 205 520 891,66 рублей </w:t>
      </w:r>
      <w:r w:rsidR="00395EAD" w:rsidRPr="001E1A3B">
        <w:rPr>
          <w:sz w:val="28"/>
          <w:szCs w:val="28"/>
        </w:rPr>
        <w:t xml:space="preserve">в том числе условные расходы в сумме </w:t>
      </w:r>
      <w:r w:rsidR="001E1A3B" w:rsidRPr="001E1A3B">
        <w:rPr>
          <w:sz w:val="28"/>
          <w:szCs w:val="28"/>
        </w:rPr>
        <w:t xml:space="preserve">46 760 108,07 </w:t>
      </w:r>
      <w:r w:rsidR="00395EAD" w:rsidRPr="001E1A3B">
        <w:rPr>
          <w:sz w:val="28"/>
          <w:szCs w:val="28"/>
        </w:rPr>
        <w:t>рубля</w:t>
      </w:r>
      <w:r w:rsidR="00E13E1B" w:rsidRPr="001E1A3B">
        <w:rPr>
          <w:sz w:val="28"/>
          <w:szCs w:val="28"/>
        </w:rPr>
        <w:t>;</w:t>
      </w:r>
    </w:p>
    <w:p w14:paraId="26CA6AA8" w14:textId="60019605" w:rsidR="00AC73B2" w:rsidRPr="001E1A3B" w:rsidRDefault="00AC73B2" w:rsidP="00FD0FE4">
      <w:pPr>
        <w:pStyle w:val="31"/>
        <w:numPr>
          <w:ilvl w:val="0"/>
          <w:numId w:val="15"/>
        </w:numPr>
        <w:tabs>
          <w:tab w:val="left" w:pos="142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E1A3B">
        <w:rPr>
          <w:sz w:val="28"/>
          <w:szCs w:val="28"/>
        </w:rPr>
        <w:t xml:space="preserve"> размер профицита бюджета городского округа на 202</w:t>
      </w:r>
      <w:r w:rsidR="002E230C" w:rsidRPr="001E1A3B">
        <w:rPr>
          <w:sz w:val="28"/>
          <w:szCs w:val="28"/>
        </w:rPr>
        <w:t>7</w:t>
      </w:r>
      <w:r w:rsidRPr="001E1A3B">
        <w:rPr>
          <w:sz w:val="28"/>
          <w:szCs w:val="28"/>
        </w:rPr>
        <w:t xml:space="preserve"> год в сумме </w:t>
      </w:r>
      <w:r w:rsidR="001E7A52">
        <w:rPr>
          <w:sz w:val="28"/>
          <w:szCs w:val="28"/>
        </w:rPr>
        <w:t>3</w:t>
      </w:r>
      <w:r w:rsidR="00A611E0" w:rsidRPr="001E1A3B">
        <w:rPr>
          <w:sz w:val="28"/>
          <w:szCs w:val="28"/>
        </w:rPr>
        <w:t>8 000 000,00</w:t>
      </w:r>
      <w:r w:rsidR="00A8381C" w:rsidRPr="001E1A3B">
        <w:rPr>
          <w:sz w:val="28"/>
          <w:szCs w:val="28"/>
        </w:rPr>
        <w:t xml:space="preserve"> </w:t>
      </w:r>
      <w:r w:rsidRPr="001E1A3B">
        <w:rPr>
          <w:sz w:val="28"/>
          <w:szCs w:val="28"/>
        </w:rPr>
        <w:t>рублей</w:t>
      </w:r>
      <w:r w:rsidR="00FB595A" w:rsidRPr="001E1A3B">
        <w:rPr>
          <w:sz w:val="28"/>
          <w:szCs w:val="28"/>
        </w:rPr>
        <w:t xml:space="preserve"> и на 202</w:t>
      </w:r>
      <w:r w:rsidR="002E230C" w:rsidRPr="001E1A3B">
        <w:rPr>
          <w:sz w:val="28"/>
          <w:szCs w:val="28"/>
        </w:rPr>
        <w:t>8</w:t>
      </w:r>
      <w:r w:rsidR="00FB595A" w:rsidRPr="001E1A3B">
        <w:rPr>
          <w:sz w:val="28"/>
          <w:szCs w:val="28"/>
        </w:rPr>
        <w:t xml:space="preserve"> в сумме </w:t>
      </w:r>
      <w:r w:rsidR="001E1A3B" w:rsidRPr="001E1A3B">
        <w:rPr>
          <w:sz w:val="28"/>
          <w:szCs w:val="28"/>
        </w:rPr>
        <w:t>0,00</w:t>
      </w:r>
      <w:r w:rsidR="00A611E0" w:rsidRPr="001E1A3B">
        <w:rPr>
          <w:sz w:val="28"/>
          <w:szCs w:val="28"/>
        </w:rPr>
        <w:t xml:space="preserve"> р</w:t>
      </w:r>
      <w:r w:rsidR="00FB595A" w:rsidRPr="001E1A3B">
        <w:rPr>
          <w:sz w:val="28"/>
          <w:szCs w:val="28"/>
        </w:rPr>
        <w:t>ублей</w:t>
      </w:r>
      <w:r w:rsidRPr="001E1A3B">
        <w:rPr>
          <w:sz w:val="28"/>
          <w:szCs w:val="28"/>
        </w:rPr>
        <w:t>;</w:t>
      </w:r>
    </w:p>
    <w:p w14:paraId="4F3C6355" w14:textId="06B05492" w:rsidR="00395EAD" w:rsidRPr="004A0CAC" w:rsidRDefault="00AC73B2" w:rsidP="003A14EB">
      <w:pPr>
        <w:pStyle w:val="3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0CAC">
        <w:rPr>
          <w:sz w:val="28"/>
          <w:szCs w:val="28"/>
        </w:rPr>
        <w:t>верхний предел муниципального внутреннего долга городского округа</w:t>
      </w:r>
      <w:r w:rsidR="00A36C57" w:rsidRPr="004A0CAC">
        <w:rPr>
          <w:sz w:val="28"/>
          <w:szCs w:val="28"/>
        </w:rPr>
        <w:t xml:space="preserve"> Большой Камень на </w:t>
      </w:r>
      <w:r w:rsidR="00A36C57" w:rsidRPr="002E230C">
        <w:rPr>
          <w:sz w:val="28"/>
          <w:szCs w:val="28"/>
        </w:rPr>
        <w:t xml:space="preserve">1 января </w:t>
      </w:r>
      <w:r w:rsidR="00A36C57" w:rsidRPr="00BF3C50">
        <w:rPr>
          <w:sz w:val="28"/>
          <w:szCs w:val="28"/>
        </w:rPr>
        <w:t>202</w:t>
      </w:r>
      <w:r w:rsidR="004A0CAC" w:rsidRPr="00BF3C50">
        <w:rPr>
          <w:sz w:val="28"/>
          <w:szCs w:val="28"/>
        </w:rPr>
        <w:t>8</w:t>
      </w:r>
      <w:r w:rsidRPr="00BF3C50">
        <w:rPr>
          <w:sz w:val="28"/>
          <w:szCs w:val="28"/>
        </w:rPr>
        <w:t xml:space="preserve"> года – в сумме </w:t>
      </w:r>
      <w:r w:rsidR="004A0CAC" w:rsidRPr="00BF3C50">
        <w:rPr>
          <w:sz w:val="28"/>
          <w:szCs w:val="28"/>
        </w:rPr>
        <w:t>0,00</w:t>
      </w:r>
      <w:r w:rsidRPr="00BF3C50">
        <w:rPr>
          <w:sz w:val="28"/>
          <w:szCs w:val="28"/>
        </w:rPr>
        <w:t xml:space="preserve"> рубл</w:t>
      </w:r>
      <w:r w:rsidR="004A0CAC" w:rsidRPr="00BF3C50">
        <w:rPr>
          <w:sz w:val="28"/>
          <w:szCs w:val="28"/>
        </w:rPr>
        <w:t>ей</w:t>
      </w:r>
      <w:r w:rsidRPr="00BF3C50">
        <w:rPr>
          <w:sz w:val="28"/>
          <w:szCs w:val="28"/>
        </w:rPr>
        <w:t xml:space="preserve">, </w:t>
      </w:r>
      <w:r w:rsidRPr="004A0CAC">
        <w:rPr>
          <w:sz w:val="28"/>
          <w:szCs w:val="28"/>
        </w:rPr>
        <w:t>в том числе верхний предел долга по муниципальным гарантиям городского округа Больш</w:t>
      </w:r>
      <w:r w:rsidR="00395EAD" w:rsidRPr="004A0CAC">
        <w:rPr>
          <w:sz w:val="28"/>
          <w:szCs w:val="28"/>
        </w:rPr>
        <w:t>ой Камень – в сумме 0,00 рублей;</w:t>
      </w:r>
    </w:p>
    <w:p w14:paraId="2CE6C17D" w14:textId="3D84B268" w:rsidR="00395EAD" w:rsidRPr="004A0CAC" w:rsidRDefault="00395EAD" w:rsidP="003A14EB">
      <w:pPr>
        <w:pStyle w:val="af6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0CAC">
        <w:rPr>
          <w:sz w:val="28"/>
          <w:szCs w:val="28"/>
        </w:rPr>
        <w:t>верхний предел муниципального внутреннего долга городского округа</w:t>
      </w:r>
      <w:r w:rsidR="00A8381C" w:rsidRPr="004A0CAC">
        <w:rPr>
          <w:sz w:val="28"/>
          <w:szCs w:val="28"/>
        </w:rPr>
        <w:t xml:space="preserve"> Большой Камень </w:t>
      </w:r>
      <w:r w:rsidR="00A8381C" w:rsidRPr="002E230C">
        <w:rPr>
          <w:sz w:val="28"/>
          <w:szCs w:val="28"/>
        </w:rPr>
        <w:t>на 1 января 202</w:t>
      </w:r>
      <w:r w:rsidR="004A0CAC">
        <w:rPr>
          <w:sz w:val="28"/>
          <w:szCs w:val="28"/>
        </w:rPr>
        <w:t>9</w:t>
      </w:r>
      <w:r w:rsidRPr="002E230C">
        <w:rPr>
          <w:sz w:val="28"/>
          <w:szCs w:val="28"/>
        </w:rPr>
        <w:t xml:space="preserve"> года </w:t>
      </w:r>
      <w:r w:rsidRPr="004A0CAC">
        <w:rPr>
          <w:sz w:val="28"/>
          <w:szCs w:val="28"/>
        </w:rPr>
        <w:t xml:space="preserve">– в сумме </w:t>
      </w:r>
      <w:r w:rsidR="004A0CAC" w:rsidRPr="004A0CAC">
        <w:rPr>
          <w:sz w:val="28"/>
          <w:szCs w:val="28"/>
        </w:rPr>
        <w:t>0,00</w:t>
      </w:r>
      <w:r w:rsidRPr="004A0CAC">
        <w:rPr>
          <w:sz w:val="28"/>
          <w:szCs w:val="28"/>
        </w:rPr>
        <w:t xml:space="preserve"> рубл</w:t>
      </w:r>
      <w:r w:rsidR="004A0CAC" w:rsidRPr="004A0CAC">
        <w:rPr>
          <w:sz w:val="28"/>
          <w:szCs w:val="28"/>
        </w:rPr>
        <w:t>ей</w:t>
      </w:r>
      <w:r w:rsidRPr="004A0CAC">
        <w:rPr>
          <w:sz w:val="28"/>
          <w:szCs w:val="28"/>
        </w:rPr>
        <w:t xml:space="preserve">, в том </w:t>
      </w:r>
      <w:r w:rsidRPr="004A0CAC">
        <w:rPr>
          <w:sz w:val="28"/>
          <w:szCs w:val="28"/>
        </w:rPr>
        <w:lastRenderedPageBreak/>
        <w:t>числе верхний предел долга по муниципальным гарантиям городского округа Большой Камень – в сумме 0,00 рублей»;</w:t>
      </w:r>
    </w:p>
    <w:p w14:paraId="7544B9E8" w14:textId="63C6BCEA" w:rsidR="00976BD8" w:rsidRPr="009F4951" w:rsidRDefault="00261228" w:rsidP="003A14EB">
      <w:pPr>
        <w:pStyle w:val="31"/>
        <w:spacing w:line="360" w:lineRule="auto"/>
        <w:ind w:firstLine="709"/>
        <w:jc w:val="both"/>
        <w:rPr>
          <w:sz w:val="28"/>
          <w:szCs w:val="28"/>
          <w:lang w:eastAsia="x-none"/>
        </w:rPr>
      </w:pPr>
      <w:r w:rsidRPr="009F4951">
        <w:rPr>
          <w:sz w:val="28"/>
          <w:szCs w:val="28"/>
        </w:rPr>
        <w:t>3</w:t>
      </w:r>
      <w:r w:rsidR="008E4535" w:rsidRPr="009F4951">
        <w:rPr>
          <w:sz w:val="28"/>
          <w:szCs w:val="28"/>
        </w:rPr>
        <w:t xml:space="preserve">) </w:t>
      </w:r>
      <w:r w:rsidR="00976BD8" w:rsidRPr="009F4951">
        <w:rPr>
          <w:sz w:val="28"/>
          <w:szCs w:val="28"/>
          <w:lang w:eastAsia="x-none"/>
        </w:rPr>
        <w:t xml:space="preserve">часть </w:t>
      </w:r>
      <w:r w:rsidR="00BF2354" w:rsidRPr="009F4951">
        <w:rPr>
          <w:sz w:val="28"/>
          <w:szCs w:val="28"/>
          <w:lang w:eastAsia="x-none"/>
        </w:rPr>
        <w:t>4</w:t>
      </w:r>
      <w:r w:rsidR="00976BD8" w:rsidRPr="009F4951">
        <w:rPr>
          <w:sz w:val="28"/>
          <w:szCs w:val="28"/>
          <w:lang w:eastAsia="x-none"/>
        </w:rPr>
        <w:t xml:space="preserve"> статьи 1 изложить в следующей редакции:</w:t>
      </w:r>
    </w:p>
    <w:p w14:paraId="689CE4BA" w14:textId="1FC7493F" w:rsidR="00976BD8" w:rsidRPr="009F4951" w:rsidRDefault="00976BD8" w:rsidP="00FD0FE4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F4951">
        <w:rPr>
          <w:sz w:val="28"/>
          <w:szCs w:val="28"/>
        </w:rPr>
        <w:t>«</w:t>
      </w:r>
      <w:r w:rsidR="00261228" w:rsidRPr="009F4951">
        <w:rPr>
          <w:sz w:val="28"/>
          <w:szCs w:val="28"/>
        </w:rPr>
        <w:t>4</w:t>
      </w:r>
      <w:r w:rsidRPr="009F4951">
        <w:rPr>
          <w:sz w:val="28"/>
          <w:szCs w:val="28"/>
        </w:rPr>
        <w:t xml:space="preserve">. Установить общий объем межбюджетных трансфертов, получаемых из других бюджетов бюджетной системы Российской Федерации: </w:t>
      </w:r>
    </w:p>
    <w:p w14:paraId="65FF9FB1" w14:textId="4A2E3F81" w:rsidR="00976BD8" w:rsidRPr="009F4951" w:rsidRDefault="00976BD8" w:rsidP="00FD0FE4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F4951">
        <w:rPr>
          <w:sz w:val="28"/>
          <w:szCs w:val="28"/>
        </w:rPr>
        <w:t>на 20</w:t>
      </w:r>
      <w:r w:rsidR="00404714" w:rsidRPr="009F4951">
        <w:rPr>
          <w:sz w:val="28"/>
          <w:szCs w:val="28"/>
        </w:rPr>
        <w:t>2</w:t>
      </w:r>
      <w:r w:rsidR="002E230C" w:rsidRPr="009F4951">
        <w:rPr>
          <w:sz w:val="28"/>
          <w:szCs w:val="28"/>
        </w:rPr>
        <w:t>6</w:t>
      </w:r>
      <w:r w:rsidR="00404714" w:rsidRPr="009F4951">
        <w:rPr>
          <w:sz w:val="28"/>
          <w:szCs w:val="28"/>
        </w:rPr>
        <w:t xml:space="preserve"> </w:t>
      </w:r>
      <w:r w:rsidRPr="009F4951">
        <w:rPr>
          <w:sz w:val="28"/>
          <w:szCs w:val="28"/>
        </w:rPr>
        <w:t xml:space="preserve">год в сумме </w:t>
      </w:r>
      <w:r w:rsidR="00812EB4">
        <w:rPr>
          <w:sz w:val="28"/>
          <w:szCs w:val="28"/>
        </w:rPr>
        <w:t>4 502 286 247,59</w:t>
      </w:r>
      <w:r w:rsidR="00675704" w:rsidRPr="009F4951">
        <w:rPr>
          <w:sz w:val="28"/>
          <w:szCs w:val="28"/>
        </w:rPr>
        <w:t xml:space="preserve"> </w:t>
      </w:r>
      <w:r w:rsidRPr="009F4951">
        <w:rPr>
          <w:sz w:val="28"/>
          <w:szCs w:val="28"/>
        </w:rPr>
        <w:t>рубл</w:t>
      </w:r>
      <w:r w:rsidR="007A2894">
        <w:rPr>
          <w:sz w:val="28"/>
          <w:szCs w:val="28"/>
        </w:rPr>
        <w:t>я</w:t>
      </w:r>
      <w:r w:rsidR="001C47EB" w:rsidRPr="009F4951">
        <w:rPr>
          <w:sz w:val="28"/>
          <w:szCs w:val="28"/>
        </w:rPr>
        <w:t>;</w:t>
      </w:r>
      <w:r w:rsidRPr="009F4951">
        <w:rPr>
          <w:sz w:val="28"/>
          <w:szCs w:val="28"/>
        </w:rPr>
        <w:t xml:space="preserve"> </w:t>
      </w:r>
    </w:p>
    <w:p w14:paraId="1A9E2743" w14:textId="18F098B4" w:rsidR="00976BD8" w:rsidRPr="009F4951" w:rsidRDefault="00976BD8" w:rsidP="00FD0FE4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F4951">
        <w:rPr>
          <w:sz w:val="28"/>
          <w:szCs w:val="28"/>
        </w:rPr>
        <w:t>на 202</w:t>
      </w:r>
      <w:r w:rsidR="002E230C" w:rsidRPr="009F4951">
        <w:rPr>
          <w:sz w:val="28"/>
          <w:szCs w:val="28"/>
        </w:rPr>
        <w:t>7</w:t>
      </w:r>
      <w:r w:rsidRPr="009F4951">
        <w:rPr>
          <w:sz w:val="28"/>
          <w:szCs w:val="28"/>
        </w:rPr>
        <w:t xml:space="preserve"> год в </w:t>
      </w:r>
      <w:r w:rsidR="00340740" w:rsidRPr="009F4951">
        <w:rPr>
          <w:sz w:val="28"/>
          <w:szCs w:val="28"/>
        </w:rPr>
        <w:t xml:space="preserve">сумме </w:t>
      </w:r>
      <w:r w:rsidR="007A2894">
        <w:rPr>
          <w:sz w:val="28"/>
          <w:szCs w:val="28"/>
        </w:rPr>
        <w:t>1 668 104 379,42</w:t>
      </w:r>
      <w:r w:rsidR="006256A4" w:rsidRPr="009F4951">
        <w:rPr>
          <w:sz w:val="28"/>
          <w:szCs w:val="28"/>
        </w:rPr>
        <w:t xml:space="preserve"> рубл</w:t>
      </w:r>
      <w:r w:rsidR="007A2894">
        <w:rPr>
          <w:sz w:val="28"/>
          <w:szCs w:val="28"/>
        </w:rPr>
        <w:t>я</w:t>
      </w:r>
      <w:r w:rsidR="006256A4" w:rsidRPr="009F4951">
        <w:rPr>
          <w:sz w:val="28"/>
          <w:szCs w:val="28"/>
        </w:rPr>
        <w:t>;</w:t>
      </w:r>
      <w:r w:rsidRPr="009F4951">
        <w:rPr>
          <w:sz w:val="28"/>
          <w:szCs w:val="28"/>
        </w:rPr>
        <w:t xml:space="preserve"> </w:t>
      </w:r>
    </w:p>
    <w:p w14:paraId="405506A3" w14:textId="73200A47" w:rsidR="00BF2354" w:rsidRPr="00B81148" w:rsidRDefault="00976BD8" w:rsidP="00FD0FE4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B81148">
        <w:rPr>
          <w:sz w:val="28"/>
          <w:szCs w:val="28"/>
        </w:rPr>
        <w:t>на 202</w:t>
      </w:r>
      <w:r w:rsidR="002E230C" w:rsidRPr="00B81148">
        <w:rPr>
          <w:sz w:val="28"/>
          <w:szCs w:val="28"/>
        </w:rPr>
        <w:t>8</w:t>
      </w:r>
      <w:r w:rsidRPr="00B81148">
        <w:rPr>
          <w:sz w:val="28"/>
          <w:szCs w:val="28"/>
        </w:rPr>
        <w:t xml:space="preserve"> год в сумме </w:t>
      </w:r>
      <w:r w:rsidR="001235EA">
        <w:rPr>
          <w:sz w:val="28"/>
          <w:szCs w:val="28"/>
        </w:rPr>
        <w:t xml:space="preserve">1 270 318 730,18 </w:t>
      </w:r>
      <w:r w:rsidRPr="00B81148">
        <w:rPr>
          <w:sz w:val="28"/>
          <w:szCs w:val="28"/>
        </w:rPr>
        <w:t>рубл</w:t>
      </w:r>
      <w:r w:rsidR="00340740" w:rsidRPr="00B81148">
        <w:rPr>
          <w:sz w:val="28"/>
          <w:szCs w:val="28"/>
        </w:rPr>
        <w:t>ей</w:t>
      </w:r>
      <w:r w:rsidR="001C47EB" w:rsidRPr="00B81148">
        <w:rPr>
          <w:sz w:val="28"/>
          <w:szCs w:val="28"/>
        </w:rPr>
        <w:t>.»;</w:t>
      </w:r>
    </w:p>
    <w:p w14:paraId="3BB2991D" w14:textId="4EE3275F" w:rsidR="00223998" w:rsidRPr="002E230C" w:rsidRDefault="00F10D47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3998" w:rsidRPr="002E230C">
        <w:rPr>
          <w:sz w:val="28"/>
          <w:szCs w:val="28"/>
        </w:rPr>
        <w:t xml:space="preserve">) статью </w:t>
      </w:r>
      <w:r w:rsidR="0029367A" w:rsidRPr="002E230C">
        <w:rPr>
          <w:sz w:val="28"/>
          <w:szCs w:val="28"/>
        </w:rPr>
        <w:t>5</w:t>
      </w:r>
      <w:r w:rsidR="00223998" w:rsidRPr="002E230C">
        <w:rPr>
          <w:sz w:val="28"/>
          <w:szCs w:val="28"/>
        </w:rPr>
        <w:t xml:space="preserve"> изложить в следующей редакции:</w:t>
      </w:r>
    </w:p>
    <w:p w14:paraId="4DA8B983" w14:textId="5C2ADB5D" w:rsidR="00223998" w:rsidRPr="002E230C" w:rsidRDefault="00223998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2E230C">
        <w:rPr>
          <w:sz w:val="28"/>
          <w:szCs w:val="28"/>
        </w:rPr>
        <w:t xml:space="preserve">«Статья </w:t>
      </w:r>
      <w:r w:rsidR="0029367A" w:rsidRPr="002E230C">
        <w:rPr>
          <w:sz w:val="28"/>
          <w:szCs w:val="28"/>
        </w:rPr>
        <w:t>5</w:t>
      </w:r>
      <w:r w:rsidRPr="002E230C">
        <w:rPr>
          <w:sz w:val="28"/>
          <w:szCs w:val="28"/>
        </w:rPr>
        <w:t>. Дорожный фонд городского округа</w:t>
      </w:r>
    </w:p>
    <w:p w14:paraId="5CE1B778" w14:textId="77777777" w:rsidR="00223998" w:rsidRPr="002E230C" w:rsidRDefault="00223998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2E230C">
        <w:rPr>
          <w:sz w:val="28"/>
          <w:szCs w:val="28"/>
        </w:rPr>
        <w:t>Утвердить объем бюджетных ассигнований дорожного фонда городского округа:</w:t>
      </w:r>
    </w:p>
    <w:p w14:paraId="0F705C1F" w14:textId="1A5F4F4C" w:rsidR="00D632D2" w:rsidRPr="00315772" w:rsidRDefault="00D632D2" w:rsidP="00FD0FE4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315772">
        <w:rPr>
          <w:sz w:val="28"/>
          <w:szCs w:val="28"/>
        </w:rPr>
        <w:t>на 202</w:t>
      </w:r>
      <w:r w:rsidR="002E230C" w:rsidRPr="00315772">
        <w:rPr>
          <w:sz w:val="28"/>
          <w:szCs w:val="28"/>
        </w:rPr>
        <w:t>6</w:t>
      </w:r>
      <w:r w:rsidRPr="00315772">
        <w:rPr>
          <w:sz w:val="28"/>
          <w:szCs w:val="28"/>
        </w:rPr>
        <w:t xml:space="preserve"> год в сумме </w:t>
      </w:r>
      <w:r w:rsidR="00FD0FE4">
        <w:rPr>
          <w:sz w:val="28"/>
          <w:szCs w:val="28"/>
        </w:rPr>
        <w:t>82 957 107,20</w:t>
      </w:r>
      <w:r w:rsidRPr="00315772">
        <w:rPr>
          <w:sz w:val="28"/>
          <w:szCs w:val="28"/>
        </w:rPr>
        <w:t xml:space="preserve"> рубл</w:t>
      </w:r>
      <w:r w:rsidR="00340740" w:rsidRPr="00315772">
        <w:rPr>
          <w:sz w:val="28"/>
          <w:szCs w:val="28"/>
        </w:rPr>
        <w:t>ь</w:t>
      </w:r>
      <w:r w:rsidRPr="00315772">
        <w:rPr>
          <w:sz w:val="28"/>
          <w:szCs w:val="28"/>
        </w:rPr>
        <w:t>,</w:t>
      </w:r>
    </w:p>
    <w:p w14:paraId="648AC52F" w14:textId="7A2A87B1" w:rsidR="00D632D2" w:rsidRPr="00315772" w:rsidRDefault="00D632D2" w:rsidP="00FD0FE4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315772">
        <w:rPr>
          <w:sz w:val="28"/>
          <w:szCs w:val="28"/>
        </w:rPr>
        <w:t>на 202</w:t>
      </w:r>
      <w:r w:rsidR="002E230C" w:rsidRPr="00315772">
        <w:rPr>
          <w:sz w:val="28"/>
          <w:szCs w:val="28"/>
        </w:rPr>
        <w:t>7</w:t>
      </w:r>
      <w:r w:rsidR="00055E46" w:rsidRPr="00315772">
        <w:rPr>
          <w:sz w:val="28"/>
          <w:szCs w:val="28"/>
        </w:rPr>
        <w:t xml:space="preserve"> </w:t>
      </w:r>
      <w:r w:rsidRPr="00315772">
        <w:rPr>
          <w:sz w:val="28"/>
          <w:szCs w:val="28"/>
        </w:rPr>
        <w:t xml:space="preserve">год в сумме </w:t>
      </w:r>
      <w:r w:rsidR="00340740" w:rsidRPr="00315772">
        <w:rPr>
          <w:sz w:val="28"/>
          <w:szCs w:val="28"/>
        </w:rPr>
        <w:t>75 113 000,00</w:t>
      </w:r>
      <w:r w:rsidRPr="00315772">
        <w:rPr>
          <w:sz w:val="28"/>
          <w:szCs w:val="28"/>
        </w:rPr>
        <w:t xml:space="preserve"> рублей,</w:t>
      </w:r>
    </w:p>
    <w:p w14:paraId="4E279C82" w14:textId="322019DB" w:rsidR="00D632D2" w:rsidRDefault="00D632D2" w:rsidP="00FD0FE4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315772">
        <w:rPr>
          <w:sz w:val="28"/>
          <w:szCs w:val="28"/>
        </w:rPr>
        <w:t>на 202</w:t>
      </w:r>
      <w:r w:rsidR="002E230C" w:rsidRPr="00315772">
        <w:rPr>
          <w:sz w:val="28"/>
          <w:szCs w:val="28"/>
        </w:rPr>
        <w:t>8</w:t>
      </w:r>
      <w:r w:rsidRPr="00315772">
        <w:rPr>
          <w:sz w:val="28"/>
          <w:szCs w:val="28"/>
        </w:rPr>
        <w:t xml:space="preserve"> год в сумме </w:t>
      </w:r>
      <w:r w:rsidR="00E1133A">
        <w:rPr>
          <w:sz w:val="28"/>
          <w:szCs w:val="28"/>
        </w:rPr>
        <w:t>76 927</w:t>
      </w:r>
      <w:r w:rsidR="00FD0FE4">
        <w:rPr>
          <w:sz w:val="28"/>
          <w:szCs w:val="28"/>
        </w:rPr>
        <w:t> </w:t>
      </w:r>
      <w:r w:rsidR="00E1133A">
        <w:rPr>
          <w:sz w:val="28"/>
          <w:szCs w:val="28"/>
        </w:rPr>
        <w:t>000</w:t>
      </w:r>
      <w:r w:rsidR="00FD0FE4">
        <w:rPr>
          <w:sz w:val="28"/>
          <w:szCs w:val="28"/>
        </w:rPr>
        <w:t>,00</w:t>
      </w:r>
      <w:r w:rsidRPr="00315772">
        <w:rPr>
          <w:sz w:val="28"/>
          <w:szCs w:val="28"/>
        </w:rPr>
        <w:t xml:space="preserve"> рубл</w:t>
      </w:r>
      <w:r w:rsidR="00FD0FE4">
        <w:rPr>
          <w:sz w:val="28"/>
          <w:szCs w:val="28"/>
        </w:rPr>
        <w:t>ей</w:t>
      </w:r>
      <w:r w:rsidRPr="00315772">
        <w:rPr>
          <w:sz w:val="28"/>
          <w:szCs w:val="28"/>
        </w:rPr>
        <w:t>.»;</w:t>
      </w:r>
    </w:p>
    <w:p w14:paraId="1575F65F" w14:textId="35701721" w:rsidR="00076238" w:rsidRPr="003A14EB" w:rsidRDefault="00076238" w:rsidP="003A14EB">
      <w:pPr>
        <w:pStyle w:val="af6"/>
        <w:numPr>
          <w:ilvl w:val="0"/>
          <w:numId w:val="16"/>
        </w:numPr>
        <w:snapToGrid w:val="0"/>
        <w:spacing w:line="360" w:lineRule="auto"/>
        <w:jc w:val="both"/>
        <w:rPr>
          <w:sz w:val="28"/>
          <w:szCs w:val="28"/>
        </w:rPr>
      </w:pPr>
      <w:r w:rsidRPr="003A14EB">
        <w:rPr>
          <w:sz w:val="28"/>
          <w:szCs w:val="28"/>
        </w:rPr>
        <w:t>часть 4 статьи 6 изложить в следующей редакции:</w:t>
      </w:r>
    </w:p>
    <w:p w14:paraId="04ADB47C" w14:textId="5BD2292F" w:rsidR="00076238" w:rsidRPr="006F37F4" w:rsidRDefault="00076238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6F37F4">
        <w:rPr>
          <w:sz w:val="28"/>
          <w:szCs w:val="28"/>
        </w:rPr>
        <w:t xml:space="preserve">«4. Установить, что субсидии юридическим лицам (за исключением субсидий муниципальным учреждениям), индивидуальным предпринимателям и физическим лицам - производителям товаров </w:t>
      </w:r>
      <w:r w:rsidR="00FC05AD" w:rsidRPr="006F37F4">
        <w:rPr>
          <w:sz w:val="28"/>
          <w:szCs w:val="28"/>
        </w:rPr>
        <w:br/>
      </w:r>
      <w:r w:rsidRPr="006F37F4">
        <w:rPr>
          <w:sz w:val="28"/>
          <w:szCs w:val="28"/>
        </w:rPr>
        <w:t xml:space="preserve">(работ, услуг), предоставляются за счет средств бюджета городского округа в 2026 году и плановом периоде 2027 и 2028 годов на безвозмездной и безвозвратной основе в следующих случаях: </w:t>
      </w:r>
    </w:p>
    <w:p w14:paraId="4DA002F1" w14:textId="1C32C36D" w:rsidR="00076238" w:rsidRPr="006F37F4" w:rsidRDefault="00F257A4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6F37F4">
        <w:rPr>
          <w:sz w:val="28"/>
          <w:szCs w:val="28"/>
        </w:rPr>
        <w:t>1</w:t>
      </w:r>
      <w:r w:rsidR="00076238" w:rsidRPr="006F37F4">
        <w:rPr>
          <w:sz w:val="28"/>
          <w:szCs w:val="28"/>
        </w:rPr>
        <w:t>) субъектам малого и среднего предпринимательства на возмещение части затрат, связанных с началом предпринимательской деятельности;</w:t>
      </w:r>
    </w:p>
    <w:p w14:paraId="0E9DB3A4" w14:textId="60E3E9AA" w:rsidR="00076238" w:rsidRPr="006F37F4" w:rsidRDefault="00F257A4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6F37F4">
        <w:rPr>
          <w:sz w:val="28"/>
          <w:szCs w:val="28"/>
        </w:rPr>
        <w:t>2</w:t>
      </w:r>
      <w:r w:rsidR="00076238" w:rsidRPr="006F37F4">
        <w:rPr>
          <w:sz w:val="28"/>
          <w:szCs w:val="28"/>
        </w:rPr>
        <w:t>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домах;</w:t>
      </w:r>
    </w:p>
    <w:p w14:paraId="7578111B" w14:textId="5DB7423F" w:rsidR="00076238" w:rsidRPr="006F37F4" w:rsidRDefault="00202DDB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6F37F4">
        <w:rPr>
          <w:sz w:val="28"/>
          <w:szCs w:val="28"/>
        </w:rPr>
        <w:t>3</w:t>
      </w:r>
      <w:r w:rsidR="00076238" w:rsidRPr="006F37F4">
        <w:rPr>
          <w:sz w:val="28"/>
          <w:szCs w:val="28"/>
        </w:rPr>
        <w:t>) на возмещение затрат, связанных с обеспечением граждан городского округа твердым топливом;</w:t>
      </w:r>
    </w:p>
    <w:p w14:paraId="1A3538A4" w14:textId="57DD043A" w:rsidR="00076238" w:rsidRPr="006F37F4" w:rsidRDefault="00202DDB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6F37F4">
        <w:rPr>
          <w:sz w:val="28"/>
          <w:szCs w:val="28"/>
        </w:rPr>
        <w:lastRenderedPageBreak/>
        <w:t>4</w:t>
      </w:r>
      <w:r w:rsidR="00076238" w:rsidRPr="006F37F4">
        <w:rPr>
          <w:sz w:val="28"/>
          <w:szCs w:val="28"/>
        </w:rPr>
        <w:t>) на возмещение затрат по капитальному ремонту объектов теплоснабжения, находящихся в муниципальной собственности городского</w:t>
      </w:r>
      <w:r w:rsidR="007C4299" w:rsidRPr="006F37F4">
        <w:rPr>
          <w:sz w:val="28"/>
          <w:szCs w:val="28"/>
        </w:rPr>
        <w:t xml:space="preserve"> округа</w:t>
      </w:r>
      <w:r w:rsidR="00076238" w:rsidRPr="006F37F4">
        <w:rPr>
          <w:sz w:val="28"/>
          <w:szCs w:val="28"/>
        </w:rPr>
        <w:t xml:space="preserve"> Большой Камень;</w:t>
      </w:r>
    </w:p>
    <w:p w14:paraId="25983585" w14:textId="1D37FF80" w:rsidR="00076238" w:rsidRPr="006F37F4" w:rsidRDefault="00202DDB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6F37F4">
        <w:rPr>
          <w:sz w:val="28"/>
          <w:szCs w:val="28"/>
        </w:rPr>
        <w:t>5</w:t>
      </w:r>
      <w:r w:rsidR="00076238" w:rsidRPr="006F37F4">
        <w:rPr>
          <w:sz w:val="28"/>
          <w:szCs w:val="28"/>
        </w:rPr>
        <w:t>) муниципальным унитарным предприятиям для финансового обеспечения затрат, связанных с деятельностью предприятия, в целях восстановления их платежеспособности;</w:t>
      </w:r>
    </w:p>
    <w:p w14:paraId="5B49F36D" w14:textId="6397F3B0" w:rsidR="00076238" w:rsidRPr="006F37F4" w:rsidRDefault="00202DDB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6F37F4">
        <w:rPr>
          <w:sz w:val="28"/>
          <w:szCs w:val="28"/>
        </w:rPr>
        <w:t>6</w:t>
      </w:r>
      <w:r w:rsidR="00076238" w:rsidRPr="006F37F4">
        <w:rPr>
          <w:sz w:val="28"/>
          <w:szCs w:val="28"/>
        </w:rPr>
        <w:t>) на возмещение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погребению;</w:t>
      </w:r>
    </w:p>
    <w:p w14:paraId="3F0C7AB5" w14:textId="4CE082C7" w:rsidR="00076238" w:rsidRPr="006F37F4" w:rsidRDefault="00202DDB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6F37F4">
        <w:rPr>
          <w:sz w:val="28"/>
          <w:szCs w:val="28"/>
        </w:rPr>
        <w:t>7</w:t>
      </w:r>
      <w:r w:rsidR="00076238" w:rsidRPr="006F37F4">
        <w:rPr>
          <w:sz w:val="28"/>
          <w:szCs w:val="28"/>
        </w:rPr>
        <w:t xml:space="preserve">) на возмещение части затрат субъектам малого и среднего предпринимательства, осуществляющим деятельность в сфере социального предпринимательства.   </w:t>
      </w:r>
    </w:p>
    <w:p w14:paraId="4C9EC859" w14:textId="7487B709" w:rsidR="00076238" w:rsidRPr="00076238" w:rsidRDefault="00076238" w:rsidP="00FD0FE4">
      <w:pPr>
        <w:pStyle w:val="af6"/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076238">
        <w:rPr>
          <w:sz w:val="28"/>
          <w:szCs w:val="28"/>
        </w:rPr>
        <w:t xml:space="preserve">Категории и (или) критерии отбора юридических лиц (за исключением субсидий муниципальным учреждениям), индивидуальных предпринимателей, физических лиц – производителей товаров, работ, услуг, имеющих право на получение субсидий, цели, порядок и условия их предоставления, порядок возврата субсидий в случае нарушения условий, установленных при их предоставлении, утверждаются нормативными правовыми актами </w:t>
      </w:r>
      <w:r>
        <w:rPr>
          <w:sz w:val="28"/>
          <w:szCs w:val="28"/>
        </w:rPr>
        <w:t>администрации городского округа»;</w:t>
      </w:r>
    </w:p>
    <w:p w14:paraId="486AE9C2" w14:textId="22CC9D9A" w:rsidR="007855E5" w:rsidRPr="00540845" w:rsidRDefault="003A14EB" w:rsidP="00FD0FE4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540845">
        <w:rPr>
          <w:sz w:val="28"/>
          <w:szCs w:val="28"/>
        </w:rPr>
        <w:t>6</w:t>
      </w:r>
      <w:r w:rsidR="007855E5" w:rsidRPr="00540845">
        <w:rPr>
          <w:sz w:val="28"/>
          <w:szCs w:val="28"/>
        </w:rPr>
        <w:t>) приложение 1 изложить в редакции приложения 1 к настоящему решению;</w:t>
      </w:r>
    </w:p>
    <w:p w14:paraId="30E8F85D" w14:textId="4D394544" w:rsidR="008E4535" w:rsidRPr="00540845" w:rsidRDefault="003A14EB" w:rsidP="003A14EB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Hlk175916049"/>
      <w:r w:rsidRPr="00540845">
        <w:rPr>
          <w:sz w:val="28"/>
          <w:szCs w:val="28"/>
        </w:rPr>
        <w:t>7</w:t>
      </w:r>
      <w:r w:rsidR="001541F5" w:rsidRPr="00540845">
        <w:rPr>
          <w:sz w:val="28"/>
          <w:szCs w:val="28"/>
        </w:rPr>
        <w:t>)</w:t>
      </w:r>
      <w:r w:rsidR="00F307EF" w:rsidRPr="00540845">
        <w:rPr>
          <w:sz w:val="28"/>
          <w:szCs w:val="28"/>
        </w:rPr>
        <w:t xml:space="preserve"> </w:t>
      </w:r>
      <w:bookmarkStart w:id="1" w:name="_Hlk113444057"/>
      <w:r w:rsidR="004D2BEE" w:rsidRPr="00540845">
        <w:rPr>
          <w:sz w:val="28"/>
          <w:szCs w:val="28"/>
        </w:rPr>
        <w:t>приложение 2</w:t>
      </w:r>
      <w:r w:rsidR="008E4535" w:rsidRPr="00540845">
        <w:rPr>
          <w:sz w:val="28"/>
          <w:szCs w:val="28"/>
        </w:rPr>
        <w:t xml:space="preserve"> изложить в редакции приложения </w:t>
      </w:r>
      <w:r w:rsidR="007855E5" w:rsidRPr="00540845">
        <w:rPr>
          <w:sz w:val="28"/>
          <w:szCs w:val="28"/>
        </w:rPr>
        <w:t>2</w:t>
      </w:r>
      <w:r w:rsidR="008E4535" w:rsidRPr="00540845">
        <w:rPr>
          <w:sz w:val="28"/>
          <w:szCs w:val="28"/>
        </w:rPr>
        <w:t xml:space="preserve"> к настоящему решению;</w:t>
      </w:r>
    </w:p>
    <w:bookmarkEnd w:id="0"/>
    <w:p w14:paraId="11914028" w14:textId="77777777" w:rsidR="003A14EB" w:rsidRPr="00540845" w:rsidRDefault="003A14EB" w:rsidP="003A14EB">
      <w:pPr>
        <w:spacing w:line="360" w:lineRule="auto"/>
        <w:ind w:firstLine="709"/>
        <w:jc w:val="both"/>
        <w:rPr>
          <w:sz w:val="28"/>
          <w:szCs w:val="28"/>
        </w:rPr>
      </w:pPr>
      <w:r w:rsidRPr="00540845">
        <w:rPr>
          <w:sz w:val="28"/>
          <w:szCs w:val="28"/>
        </w:rPr>
        <w:t>8</w:t>
      </w:r>
      <w:r w:rsidR="00261228" w:rsidRPr="00540845">
        <w:rPr>
          <w:sz w:val="28"/>
          <w:szCs w:val="28"/>
        </w:rPr>
        <w:t>)</w:t>
      </w:r>
      <w:r w:rsidR="004D2BEE" w:rsidRPr="00540845">
        <w:rPr>
          <w:sz w:val="28"/>
          <w:szCs w:val="28"/>
        </w:rPr>
        <w:t xml:space="preserve"> приложение 3</w:t>
      </w:r>
      <w:r w:rsidR="00B75D0B" w:rsidRPr="00540845">
        <w:rPr>
          <w:sz w:val="28"/>
          <w:szCs w:val="28"/>
        </w:rPr>
        <w:t xml:space="preserve"> изложить в редакции приложения </w:t>
      </w:r>
      <w:r w:rsidR="007855E5" w:rsidRPr="00540845">
        <w:rPr>
          <w:sz w:val="28"/>
          <w:szCs w:val="28"/>
        </w:rPr>
        <w:t>3</w:t>
      </w:r>
      <w:r w:rsidR="00B75D0B" w:rsidRPr="00540845">
        <w:rPr>
          <w:sz w:val="28"/>
          <w:szCs w:val="28"/>
        </w:rPr>
        <w:t xml:space="preserve"> к настоящему решению;</w:t>
      </w:r>
      <w:bookmarkEnd w:id="1"/>
    </w:p>
    <w:p w14:paraId="2455379B" w14:textId="77777777" w:rsidR="003A14EB" w:rsidRPr="00540845" w:rsidRDefault="003A14EB" w:rsidP="003A14EB">
      <w:pPr>
        <w:spacing w:line="360" w:lineRule="auto"/>
        <w:ind w:firstLine="709"/>
        <w:jc w:val="both"/>
        <w:rPr>
          <w:sz w:val="28"/>
          <w:szCs w:val="28"/>
        </w:rPr>
      </w:pPr>
      <w:r w:rsidRPr="00540845">
        <w:rPr>
          <w:sz w:val="28"/>
          <w:szCs w:val="28"/>
        </w:rPr>
        <w:lastRenderedPageBreak/>
        <w:t>9</w:t>
      </w:r>
      <w:r w:rsidR="00CA5981" w:rsidRPr="00540845">
        <w:rPr>
          <w:sz w:val="28"/>
          <w:szCs w:val="28"/>
        </w:rPr>
        <w:t xml:space="preserve">) приложение </w:t>
      </w:r>
      <w:r w:rsidR="004D2BEE" w:rsidRPr="00540845">
        <w:rPr>
          <w:sz w:val="28"/>
          <w:szCs w:val="28"/>
        </w:rPr>
        <w:t>4</w:t>
      </w:r>
      <w:r w:rsidR="00CA5981" w:rsidRPr="00540845">
        <w:rPr>
          <w:sz w:val="28"/>
          <w:szCs w:val="28"/>
        </w:rPr>
        <w:t xml:space="preserve"> изложить в редакции приложения </w:t>
      </w:r>
      <w:r w:rsidR="007855E5" w:rsidRPr="00540845">
        <w:rPr>
          <w:sz w:val="28"/>
          <w:szCs w:val="28"/>
        </w:rPr>
        <w:t xml:space="preserve">4 </w:t>
      </w:r>
      <w:r w:rsidR="00CA5981" w:rsidRPr="00540845">
        <w:rPr>
          <w:sz w:val="28"/>
          <w:szCs w:val="28"/>
        </w:rPr>
        <w:t>к настоящему решению;</w:t>
      </w:r>
    </w:p>
    <w:p w14:paraId="091CD84E" w14:textId="77777777" w:rsidR="003A14EB" w:rsidRPr="00540845" w:rsidRDefault="003A14EB" w:rsidP="003A14EB">
      <w:pPr>
        <w:spacing w:line="360" w:lineRule="auto"/>
        <w:ind w:firstLine="709"/>
        <w:jc w:val="both"/>
        <w:rPr>
          <w:sz w:val="28"/>
          <w:szCs w:val="28"/>
        </w:rPr>
      </w:pPr>
      <w:r w:rsidRPr="00540845">
        <w:rPr>
          <w:sz w:val="28"/>
          <w:szCs w:val="28"/>
        </w:rPr>
        <w:t>10</w:t>
      </w:r>
      <w:r w:rsidR="004C33F5" w:rsidRPr="00540845">
        <w:rPr>
          <w:sz w:val="28"/>
          <w:szCs w:val="28"/>
        </w:rPr>
        <w:t xml:space="preserve">) приложение </w:t>
      </w:r>
      <w:r w:rsidR="004D2BEE" w:rsidRPr="00540845">
        <w:rPr>
          <w:sz w:val="28"/>
          <w:szCs w:val="28"/>
        </w:rPr>
        <w:t>5</w:t>
      </w:r>
      <w:r w:rsidR="004C33F5" w:rsidRPr="00540845">
        <w:rPr>
          <w:sz w:val="28"/>
          <w:szCs w:val="28"/>
        </w:rPr>
        <w:t xml:space="preserve"> изложить в редакции приложения </w:t>
      </w:r>
      <w:r w:rsidR="007855E5" w:rsidRPr="00540845">
        <w:rPr>
          <w:sz w:val="28"/>
          <w:szCs w:val="28"/>
        </w:rPr>
        <w:t>5</w:t>
      </w:r>
      <w:r w:rsidR="004C33F5" w:rsidRPr="00540845">
        <w:rPr>
          <w:sz w:val="28"/>
          <w:szCs w:val="28"/>
        </w:rPr>
        <w:t xml:space="preserve"> к настоящему решению;</w:t>
      </w:r>
      <w:r w:rsidR="00342AAC" w:rsidRPr="00540845">
        <w:rPr>
          <w:sz w:val="28"/>
          <w:szCs w:val="28"/>
        </w:rPr>
        <w:t xml:space="preserve"> </w:t>
      </w:r>
    </w:p>
    <w:p w14:paraId="4ABBF19A" w14:textId="77777777" w:rsidR="003A14EB" w:rsidRPr="00540845" w:rsidRDefault="00261228" w:rsidP="003A14EB">
      <w:pPr>
        <w:spacing w:line="360" w:lineRule="auto"/>
        <w:ind w:firstLine="709"/>
        <w:jc w:val="both"/>
        <w:rPr>
          <w:sz w:val="28"/>
          <w:szCs w:val="28"/>
        </w:rPr>
      </w:pPr>
      <w:r w:rsidRPr="00540845">
        <w:rPr>
          <w:sz w:val="28"/>
          <w:szCs w:val="28"/>
        </w:rPr>
        <w:t>1</w:t>
      </w:r>
      <w:r w:rsidR="003A14EB" w:rsidRPr="00540845">
        <w:rPr>
          <w:sz w:val="28"/>
          <w:szCs w:val="28"/>
        </w:rPr>
        <w:t>1</w:t>
      </w:r>
      <w:r w:rsidR="00342AAC" w:rsidRPr="00540845">
        <w:rPr>
          <w:sz w:val="28"/>
          <w:szCs w:val="28"/>
        </w:rPr>
        <w:t>) приложение 6 изложить в редакции приложения 6 к настоящему решению;</w:t>
      </w:r>
    </w:p>
    <w:p w14:paraId="05AF0DB5" w14:textId="77777777" w:rsidR="003A14EB" w:rsidRPr="00540845" w:rsidRDefault="00D632D2" w:rsidP="003A14EB">
      <w:pPr>
        <w:spacing w:line="360" w:lineRule="auto"/>
        <w:ind w:firstLine="709"/>
        <w:jc w:val="both"/>
        <w:rPr>
          <w:sz w:val="28"/>
          <w:szCs w:val="28"/>
        </w:rPr>
      </w:pPr>
      <w:r w:rsidRPr="00540845">
        <w:rPr>
          <w:sz w:val="28"/>
          <w:szCs w:val="28"/>
        </w:rPr>
        <w:t>1</w:t>
      </w:r>
      <w:r w:rsidR="003A14EB" w:rsidRPr="00540845">
        <w:rPr>
          <w:sz w:val="28"/>
          <w:szCs w:val="28"/>
        </w:rPr>
        <w:t>2</w:t>
      </w:r>
      <w:r w:rsidR="00CA5981" w:rsidRPr="00540845">
        <w:rPr>
          <w:sz w:val="28"/>
          <w:szCs w:val="28"/>
        </w:rPr>
        <w:t xml:space="preserve">) приложение </w:t>
      </w:r>
      <w:r w:rsidR="00B3734A" w:rsidRPr="00540845">
        <w:rPr>
          <w:sz w:val="28"/>
          <w:szCs w:val="28"/>
        </w:rPr>
        <w:t>7</w:t>
      </w:r>
      <w:r w:rsidR="00CA5981" w:rsidRPr="00540845">
        <w:rPr>
          <w:sz w:val="28"/>
          <w:szCs w:val="28"/>
        </w:rPr>
        <w:t xml:space="preserve"> изложить в редакции приложения </w:t>
      </w:r>
      <w:r w:rsidR="008644C6" w:rsidRPr="00540845">
        <w:rPr>
          <w:sz w:val="28"/>
          <w:szCs w:val="28"/>
        </w:rPr>
        <w:t>7</w:t>
      </w:r>
      <w:r w:rsidR="00B3734A" w:rsidRPr="00540845">
        <w:rPr>
          <w:sz w:val="28"/>
          <w:szCs w:val="28"/>
        </w:rPr>
        <w:t xml:space="preserve"> к настоящему решению;</w:t>
      </w:r>
    </w:p>
    <w:p w14:paraId="4D59E9B5" w14:textId="491A3766" w:rsidR="00B3734A" w:rsidRPr="00540845" w:rsidRDefault="00B3734A" w:rsidP="003A14EB">
      <w:pPr>
        <w:spacing w:line="360" w:lineRule="auto"/>
        <w:ind w:firstLine="709"/>
        <w:jc w:val="both"/>
        <w:rPr>
          <w:sz w:val="28"/>
          <w:szCs w:val="28"/>
        </w:rPr>
      </w:pPr>
      <w:r w:rsidRPr="00540845">
        <w:rPr>
          <w:sz w:val="28"/>
          <w:szCs w:val="28"/>
        </w:rPr>
        <w:t>1</w:t>
      </w:r>
      <w:r w:rsidR="003A14EB" w:rsidRPr="00540845">
        <w:rPr>
          <w:sz w:val="28"/>
          <w:szCs w:val="28"/>
        </w:rPr>
        <w:t>3</w:t>
      </w:r>
      <w:r w:rsidRPr="00540845">
        <w:rPr>
          <w:sz w:val="28"/>
          <w:szCs w:val="28"/>
        </w:rPr>
        <w:t>) приложение 8 изложить в редакции приложения 8 к настоящему решению;</w:t>
      </w:r>
    </w:p>
    <w:p w14:paraId="749EAAD3" w14:textId="5E6BC10E" w:rsidR="005A1A30" w:rsidRPr="00540845" w:rsidRDefault="00952DD1" w:rsidP="00FD0FE4">
      <w:pPr>
        <w:pStyle w:val="31"/>
        <w:spacing w:line="360" w:lineRule="auto"/>
        <w:ind w:firstLine="709"/>
        <w:jc w:val="both"/>
        <w:rPr>
          <w:sz w:val="28"/>
          <w:szCs w:val="28"/>
        </w:rPr>
      </w:pPr>
      <w:r w:rsidRPr="00540845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tbl>
      <w:tblPr>
        <w:tblStyle w:val="af5"/>
        <w:tblW w:w="1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97"/>
        <w:gridCol w:w="4797"/>
      </w:tblGrid>
      <w:tr w:rsidR="00540845" w:rsidRPr="00540845" w14:paraId="160C95D4" w14:textId="6DD5943F" w:rsidTr="005A1A30">
        <w:trPr>
          <w:trHeight w:val="421"/>
        </w:trPr>
        <w:tc>
          <w:tcPr>
            <w:tcW w:w="4796" w:type="dxa"/>
          </w:tcPr>
          <w:p w14:paraId="055ADBDC" w14:textId="77777777" w:rsidR="005A1A30" w:rsidRPr="00540845" w:rsidRDefault="005A1A30" w:rsidP="00FD0FE4">
            <w:pPr>
              <w:pStyle w:val="31"/>
              <w:spacing w:line="360" w:lineRule="auto"/>
              <w:ind w:firstLine="709"/>
              <w:rPr>
                <w:sz w:val="28"/>
                <w:szCs w:val="28"/>
              </w:rPr>
            </w:pPr>
          </w:p>
          <w:p w14:paraId="6BCDED37" w14:textId="33D4CA1F" w:rsidR="006E091F" w:rsidRPr="00540845" w:rsidRDefault="006E091F" w:rsidP="00FD0FE4">
            <w:pPr>
              <w:pStyle w:val="31"/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4797" w:type="dxa"/>
          </w:tcPr>
          <w:p w14:paraId="561245CC" w14:textId="757FA7B3" w:rsidR="005A1A30" w:rsidRPr="00540845" w:rsidRDefault="005A1A30" w:rsidP="00FD0FE4">
            <w:pPr>
              <w:pStyle w:val="31"/>
              <w:spacing w:line="360" w:lineRule="auto"/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4797" w:type="dxa"/>
          </w:tcPr>
          <w:p w14:paraId="35A53923" w14:textId="131FF39E" w:rsidR="005A1A30" w:rsidRPr="00540845" w:rsidRDefault="005A1A30" w:rsidP="00FD0FE4">
            <w:pPr>
              <w:pStyle w:val="31"/>
              <w:spacing w:line="360" w:lineRule="auto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14:paraId="7BDC9D02" w14:textId="663A7DEC" w:rsidR="007F5179" w:rsidRPr="002759CF" w:rsidRDefault="002759CF" w:rsidP="00540845">
      <w:pPr>
        <w:pStyle w:val="31"/>
        <w:spacing w:line="360" w:lineRule="auto"/>
        <w:rPr>
          <w:sz w:val="28"/>
          <w:szCs w:val="28"/>
        </w:rPr>
      </w:pPr>
      <w:proofErr w:type="spellStart"/>
      <w:r w:rsidRPr="002759CF">
        <w:rPr>
          <w:sz w:val="28"/>
          <w:szCs w:val="28"/>
        </w:rPr>
        <w:t>И.о</w:t>
      </w:r>
      <w:proofErr w:type="spellEnd"/>
      <w:r w:rsidRPr="002759CF">
        <w:rPr>
          <w:sz w:val="28"/>
          <w:szCs w:val="28"/>
        </w:rPr>
        <w:t>. г</w:t>
      </w:r>
      <w:r w:rsidR="005A1A30" w:rsidRPr="002759CF">
        <w:rPr>
          <w:sz w:val="28"/>
          <w:szCs w:val="28"/>
        </w:rPr>
        <w:t>лав</w:t>
      </w:r>
      <w:r w:rsidRPr="002759CF">
        <w:rPr>
          <w:sz w:val="28"/>
          <w:szCs w:val="28"/>
        </w:rPr>
        <w:t>ы</w:t>
      </w:r>
      <w:r w:rsidR="005A1A30" w:rsidRPr="002759CF">
        <w:rPr>
          <w:sz w:val="28"/>
          <w:szCs w:val="28"/>
        </w:rPr>
        <w:t xml:space="preserve"> городского округа              </w:t>
      </w:r>
      <w:r w:rsidR="00C61B0D" w:rsidRPr="002759CF">
        <w:rPr>
          <w:sz w:val="28"/>
          <w:szCs w:val="28"/>
        </w:rPr>
        <w:t xml:space="preserve">     </w:t>
      </w:r>
      <w:r w:rsidR="005A1A30" w:rsidRPr="002759CF">
        <w:rPr>
          <w:sz w:val="28"/>
          <w:szCs w:val="28"/>
        </w:rPr>
        <w:t xml:space="preserve">    </w:t>
      </w:r>
      <w:r w:rsidR="00C9399A" w:rsidRPr="002759CF">
        <w:rPr>
          <w:sz w:val="28"/>
          <w:szCs w:val="28"/>
        </w:rPr>
        <w:t xml:space="preserve">             </w:t>
      </w:r>
      <w:r w:rsidR="005A1A30" w:rsidRPr="002759CF">
        <w:rPr>
          <w:sz w:val="28"/>
          <w:szCs w:val="28"/>
        </w:rPr>
        <w:t xml:space="preserve">  </w:t>
      </w:r>
      <w:r w:rsidR="00492F7F" w:rsidRPr="002759CF">
        <w:rPr>
          <w:sz w:val="28"/>
          <w:szCs w:val="28"/>
        </w:rPr>
        <w:t xml:space="preserve">   </w:t>
      </w:r>
      <w:r w:rsidR="00EE586C" w:rsidRPr="002759CF">
        <w:rPr>
          <w:sz w:val="28"/>
          <w:szCs w:val="28"/>
        </w:rPr>
        <w:t xml:space="preserve">                </w:t>
      </w:r>
      <w:r w:rsidRPr="002759CF">
        <w:rPr>
          <w:sz w:val="28"/>
          <w:szCs w:val="28"/>
        </w:rPr>
        <w:t>Е.И. Лисицына</w:t>
      </w:r>
    </w:p>
    <w:p w14:paraId="0BD6D4A4" w14:textId="77777777" w:rsidR="004C52D8" w:rsidRPr="002759CF" w:rsidRDefault="004C52D8" w:rsidP="005A1A30">
      <w:pPr>
        <w:pStyle w:val="31"/>
        <w:spacing w:line="360" w:lineRule="auto"/>
        <w:rPr>
          <w:sz w:val="28"/>
          <w:szCs w:val="28"/>
        </w:rPr>
      </w:pPr>
      <w:bookmarkStart w:id="2" w:name="_GoBack"/>
      <w:bookmarkEnd w:id="2"/>
    </w:p>
    <w:sectPr w:rsidR="004C52D8" w:rsidRPr="002759CF" w:rsidSect="005A1A30">
      <w:headerReference w:type="even" r:id="rId9"/>
      <w:headerReference w:type="default" r:id="rId10"/>
      <w:pgSz w:w="11907" w:h="16840" w:code="9"/>
      <w:pgMar w:top="357" w:right="851" w:bottom="964" w:left="1701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DA909" w14:textId="77777777" w:rsidR="0050412F" w:rsidRDefault="0050412F">
      <w:r>
        <w:separator/>
      </w:r>
    </w:p>
  </w:endnote>
  <w:endnote w:type="continuationSeparator" w:id="0">
    <w:p w14:paraId="494C4E77" w14:textId="77777777" w:rsidR="0050412F" w:rsidRDefault="0050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64477" w14:textId="77777777" w:rsidR="0050412F" w:rsidRDefault="0050412F">
      <w:r>
        <w:separator/>
      </w:r>
    </w:p>
  </w:footnote>
  <w:footnote w:type="continuationSeparator" w:id="0">
    <w:p w14:paraId="29052F76" w14:textId="77777777" w:rsidR="0050412F" w:rsidRDefault="0050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EF6F4" w14:textId="77777777" w:rsidR="00191C96" w:rsidRDefault="00191C96" w:rsidP="00EE2C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649C6C" w14:textId="77777777" w:rsidR="00191C96" w:rsidRDefault="00191C9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28CBD" w14:textId="2AB06F76" w:rsidR="00191C96" w:rsidRPr="000A0199" w:rsidRDefault="00191C96">
    <w:pPr>
      <w:pStyle w:val="a3"/>
      <w:jc w:val="center"/>
      <w:rPr>
        <w:sz w:val="28"/>
        <w:szCs w:val="28"/>
      </w:rPr>
    </w:pPr>
    <w:r w:rsidRPr="000A0199">
      <w:rPr>
        <w:sz w:val="28"/>
        <w:szCs w:val="28"/>
      </w:rPr>
      <w:fldChar w:fldCharType="begin"/>
    </w:r>
    <w:r w:rsidRPr="000A0199">
      <w:rPr>
        <w:sz w:val="28"/>
        <w:szCs w:val="28"/>
      </w:rPr>
      <w:instrText xml:space="preserve"> PAGE   \* MERGEFORMAT </w:instrText>
    </w:r>
    <w:r w:rsidRPr="000A0199">
      <w:rPr>
        <w:sz w:val="28"/>
        <w:szCs w:val="28"/>
      </w:rPr>
      <w:fldChar w:fldCharType="separate"/>
    </w:r>
    <w:r w:rsidR="006F37F4">
      <w:rPr>
        <w:noProof/>
        <w:sz w:val="28"/>
        <w:szCs w:val="28"/>
      </w:rPr>
      <w:t>5</w:t>
    </w:r>
    <w:r w:rsidRPr="000A0199">
      <w:rPr>
        <w:sz w:val="28"/>
        <w:szCs w:val="28"/>
      </w:rPr>
      <w:fldChar w:fldCharType="end"/>
    </w:r>
  </w:p>
  <w:p w14:paraId="6CDE06C6" w14:textId="77777777" w:rsidR="00191C96" w:rsidRDefault="00191C96">
    <w:pPr>
      <w:pStyle w:val="a3"/>
    </w:pPr>
  </w:p>
  <w:p w14:paraId="1CB6CB26" w14:textId="77777777" w:rsidR="00191C96" w:rsidRDefault="00191C9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3A05"/>
    <w:multiLevelType w:val="singleLevel"/>
    <w:tmpl w:val="197885E8"/>
    <w:lvl w:ilvl="0">
      <w:numFmt w:val="bullet"/>
      <w:lvlText w:val="-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" w15:restartNumberingAfterBreak="0">
    <w:nsid w:val="0ACA07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E23019E"/>
    <w:multiLevelType w:val="hybridMultilevel"/>
    <w:tmpl w:val="613473DC"/>
    <w:lvl w:ilvl="0" w:tplc="F420159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520E70"/>
    <w:multiLevelType w:val="singleLevel"/>
    <w:tmpl w:val="FF2C02B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4" w15:restartNumberingAfterBreak="0">
    <w:nsid w:val="162E13A9"/>
    <w:multiLevelType w:val="singleLevel"/>
    <w:tmpl w:val="C9E021B6"/>
    <w:lvl w:ilvl="0">
      <w:numFmt w:val="bullet"/>
      <w:lvlText w:val=""/>
      <w:lvlJc w:val="left"/>
      <w:pPr>
        <w:tabs>
          <w:tab w:val="num" w:pos="3645"/>
        </w:tabs>
        <w:ind w:left="3645" w:hanging="3645"/>
      </w:pPr>
      <w:rPr>
        <w:rFonts w:ascii="Symbol" w:hAnsi="Symbol" w:hint="default"/>
      </w:rPr>
    </w:lvl>
  </w:abstractNum>
  <w:abstractNum w:abstractNumId="5" w15:restartNumberingAfterBreak="0">
    <w:nsid w:val="28337068"/>
    <w:multiLevelType w:val="hybridMultilevel"/>
    <w:tmpl w:val="A3883E40"/>
    <w:lvl w:ilvl="0" w:tplc="B79C82F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B74B6F"/>
    <w:multiLevelType w:val="hybridMultilevel"/>
    <w:tmpl w:val="F4CA9CD4"/>
    <w:lvl w:ilvl="0" w:tplc="AF087D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890AD2"/>
    <w:multiLevelType w:val="hybridMultilevel"/>
    <w:tmpl w:val="5358A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40F36D1"/>
    <w:multiLevelType w:val="hybridMultilevel"/>
    <w:tmpl w:val="7BA4A88E"/>
    <w:lvl w:ilvl="0" w:tplc="B04AA58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4B10427"/>
    <w:multiLevelType w:val="hybridMultilevel"/>
    <w:tmpl w:val="9DC4D45C"/>
    <w:lvl w:ilvl="0" w:tplc="5EFC3DD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46835151"/>
    <w:multiLevelType w:val="hybridMultilevel"/>
    <w:tmpl w:val="533C8EEC"/>
    <w:lvl w:ilvl="0" w:tplc="0C60FC0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8ED6D5B"/>
    <w:multiLevelType w:val="hybridMultilevel"/>
    <w:tmpl w:val="01067FCA"/>
    <w:lvl w:ilvl="0" w:tplc="2E861A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D15394C"/>
    <w:multiLevelType w:val="hybridMultilevel"/>
    <w:tmpl w:val="95B6D392"/>
    <w:lvl w:ilvl="0" w:tplc="E92CC538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7C135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683345F8"/>
    <w:multiLevelType w:val="singleLevel"/>
    <w:tmpl w:val="4A7E2B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8B12B38"/>
    <w:multiLevelType w:val="singleLevel"/>
    <w:tmpl w:val="4A7E2B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13"/>
  </w:num>
  <w:num w:numId="6">
    <w:abstractNumId w:val="14"/>
  </w:num>
  <w:num w:numId="7">
    <w:abstractNumId w:val="15"/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2"/>
  </w:num>
  <w:num w:numId="13">
    <w:abstractNumId w:val="12"/>
  </w:num>
  <w:num w:numId="14">
    <w:abstractNumId w:val="6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FBE"/>
    <w:rsid w:val="000003EC"/>
    <w:rsid w:val="000006A7"/>
    <w:rsid w:val="000009F0"/>
    <w:rsid w:val="00000C07"/>
    <w:rsid w:val="00000E91"/>
    <w:rsid w:val="00002508"/>
    <w:rsid w:val="000028BE"/>
    <w:rsid w:val="00003DDC"/>
    <w:rsid w:val="00015796"/>
    <w:rsid w:val="00016EF2"/>
    <w:rsid w:val="0002319D"/>
    <w:rsid w:val="000235AD"/>
    <w:rsid w:val="000236BB"/>
    <w:rsid w:val="00024D0D"/>
    <w:rsid w:val="00024F06"/>
    <w:rsid w:val="00025BB0"/>
    <w:rsid w:val="000268FC"/>
    <w:rsid w:val="00030151"/>
    <w:rsid w:val="000338D3"/>
    <w:rsid w:val="00034EA2"/>
    <w:rsid w:val="000402BB"/>
    <w:rsid w:val="000424DC"/>
    <w:rsid w:val="00046D2F"/>
    <w:rsid w:val="00050EC5"/>
    <w:rsid w:val="00052862"/>
    <w:rsid w:val="000554D1"/>
    <w:rsid w:val="00055E46"/>
    <w:rsid w:val="00060A80"/>
    <w:rsid w:val="0006195B"/>
    <w:rsid w:val="00062D15"/>
    <w:rsid w:val="00064930"/>
    <w:rsid w:val="0006510B"/>
    <w:rsid w:val="00065994"/>
    <w:rsid w:val="00065BE7"/>
    <w:rsid w:val="00066A04"/>
    <w:rsid w:val="000671CB"/>
    <w:rsid w:val="000714F8"/>
    <w:rsid w:val="00071F24"/>
    <w:rsid w:val="00072484"/>
    <w:rsid w:val="00075CC7"/>
    <w:rsid w:val="00076238"/>
    <w:rsid w:val="00080D88"/>
    <w:rsid w:val="0008181B"/>
    <w:rsid w:val="000838C7"/>
    <w:rsid w:val="00084454"/>
    <w:rsid w:val="00087D43"/>
    <w:rsid w:val="000927CC"/>
    <w:rsid w:val="00094A13"/>
    <w:rsid w:val="00094EEB"/>
    <w:rsid w:val="00095725"/>
    <w:rsid w:val="000965B6"/>
    <w:rsid w:val="00096D43"/>
    <w:rsid w:val="000970AA"/>
    <w:rsid w:val="00097E3D"/>
    <w:rsid w:val="000A0199"/>
    <w:rsid w:val="000A5FB6"/>
    <w:rsid w:val="000A7199"/>
    <w:rsid w:val="000B401D"/>
    <w:rsid w:val="000B4DA2"/>
    <w:rsid w:val="000B565C"/>
    <w:rsid w:val="000C19F5"/>
    <w:rsid w:val="000C2053"/>
    <w:rsid w:val="000C3730"/>
    <w:rsid w:val="000C41E3"/>
    <w:rsid w:val="000C4B68"/>
    <w:rsid w:val="000C67B0"/>
    <w:rsid w:val="000C7B3C"/>
    <w:rsid w:val="000D1978"/>
    <w:rsid w:val="000D6536"/>
    <w:rsid w:val="000D678B"/>
    <w:rsid w:val="000E29A6"/>
    <w:rsid w:val="000F16B9"/>
    <w:rsid w:val="000F16C8"/>
    <w:rsid w:val="000F1A80"/>
    <w:rsid w:val="000F2C56"/>
    <w:rsid w:val="000F502E"/>
    <w:rsid w:val="000F52CE"/>
    <w:rsid w:val="000F7BA2"/>
    <w:rsid w:val="00100C1D"/>
    <w:rsid w:val="0010267A"/>
    <w:rsid w:val="00104902"/>
    <w:rsid w:val="00111792"/>
    <w:rsid w:val="00111CD5"/>
    <w:rsid w:val="001126FB"/>
    <w:rsid w:val="00120BF2"/>
    <w:rsid w:val="00121393"/>
    <w:rsid w:val="00122ECD"/>
    <w:rsid w:val="001235EA"/>
    <w:rsid w:val="00123BB6"/>
    <w:rsid w:val="00124545"/>
    <w:rsid w:val="00125663"/>
    <w:rsid w:val="0013094D"/>
    <w:rsid w:val="00130CD8"/>
    <w:rsid w:val="00131A10"/>
    <w:rsid w:val="001345B4"/>
    <w:rsid w:val="00135501"/>
    <w:rsid w:val="00137CFC"/>
    <w:rsid w:val="0014274A"/>
    <w:rsid w:val="001459A6"/>
    <w:rsid w:val="001541F5"/>
    <w:rsid w:val="00154A45"/>
    <w:rsid w:val="001555F4"/>
    <w:rsid w:val="00161094"/>
    <w:rsid w:val="001628AE"/>
    <w:rsid w:val="00162E50"/>
    <w:rsid w:val="00164389"/>
    <w:rsid w:val="00170A0E"/>
    <w:rsid w:val="00171BC2"/>
    <w:rsid w:val="001733FF"/>
    <w:rsid w:val="00174F6C"/>
    <w:rsid w:val="00176B10"/>
    <w:rsid w:val="00177228"/>
    <w:rsid w:val="00183FCE"/>
    <w:rsid w:val="001845EA"/>
    <w:rsid w:val="001847FB"/>
    <w:rsid w:val="00185A97"/>
    <w:rsid w:val="00186E95"/>
    <w:rsid w:val="00191C96"/>
    <w:rsid w:val="00195E88"/>
    <w:rsid w:val="001A0D28"/>
    <w:rsid w:val="001A14AE"/>
    <w:rsid w:val="001A24E6"/>
    <w:rsid w:val="001A2C91"/>
    <w:rsid w:val="001A32A9"/>
    <w:rsid w:val="001A5487"/>
    <w:rsid w:val="001B0516"/>
    <w:rsid w:val="001B27C9"/>
    <w:rsid w:val="001B294E"/>
    <w:rsid w:val="001B4BAD"/>
    <w:rsid w:val="001B4F6A"/>
    <w:rsid w:val="001B5FC3"/>
    <w:rsid w:val="001C13E3"/>
    <w:rsid w:val="001C32FF"/>
    <w:rsid w:val="001C47EB"/>
    <w:rsid w:val="001C653B"/>
    <w:rsid w:val="001D3FAC"/>
    <w:rsid w:val="001D5920"/>
    <w:rsid w:val="001E09E5"/>
    <w:rsid w:val="001E12C0"/>
    <w:rsid w:val="001E1A3B"/>
    <w:rsid w:val="001E2652"/>
    <w:rsid w:val="001E305C"/>
    <w:rsid w:val="001E3194"/>
    <w:rsid w:val="001E574A"/>
    <w:rsid w:val="001E6145"/>
    <w:rsid w:val="001E6BCC"/>
    <w:rsid w:val="001E7A52"/>
    <w:rsid w:val="001F0645"/>
    <w:rsid w:val="001F356B"/>
    <w:rsid w:val="001F6C4D"/>
    <w:rsid w:val="001F7E8C"/>
    <w:rsid w:val="00202AFC"/>
    <w:rsid w:val="00202DDB"/>
    <w:rsid w:val="00204B87"/>
    <w:rsid w:val="00211739"/>
    <w:rsid w:val="00211BE0"/>
    <w:rsid w:val="00213902"/>
    <w:rsid w:val="002155FC"/>
    <w:rsid w:val="00215809"/>
    <w:rsid w:val="00217C46"/>
    <w:rsid w:val="002203A5"/>
    <w:rsid w:val="002207E3"/>
    <w:rsid w:val="00223998"/>
    <w:rsid w:val="00224597"/>
    <w:rsid w:val="002265DD"/>
    <w:rsid w:val="0022777C"/>
    <w:rsid w:val="00232C6C"/>
    <w:rsid w:val="00234898"/>
    <w:rsid w:val="00234DB8"/>
    <w:rsid w:val="00236275"/>
    <w:rsid w:val="00237F6A"/>
    <w:rsid w:val="00242FF6"/>
    <w:rsid w:val="002432EC"/>
    <w:rsid w:val="00251387"/>
    <w:rsid w:val="002561CD"/>
    <w:rsid w:val="00261228"/>
    <w:rsid w:val="002628F4"/>
    <w:rsid w:val="00263D3B"/>
    <w:rsid w:val="00264325"/>
    <w:rsid w:val="00270A15"/>
    <w:rsid w:val="002726CF"/>
    <w:rsid w:val="002731BD"/>
    <w:rsid w:val="00273565"/>
    <w:rsid w:val="00273B33"/>
    <w:rsid w:val="002759CF"/>
    <w:rsid w:val="00280E8E"/>
    <w:rsid w:val="00281734"/>
    <w:rsid w:val="00281A85"/>
    <w:rsid w:val="00282971"/>
    <w:rsid w:val="00283DCB"/>
    <w:rsid w:val="002859CF"/>
    <w:rsid w:val="0029367A"/>
    <w:rsid w:val="002A00B4"/>
    <w:rsid w:val="002A7663"/>
    <w:rsid w:val="002B10E2"/>
    <w:rsid w:val="002B55A5"/>
    <w:rsid w:val="002B5840"/>
    <w:rsid w:val="002D0399"/>
    <w:rsid w:val="002D3C17"/>
    <w:rsid w:val="002D5671"/>
    <w:rsid w:val="002D5C65"/>
    <w:rsid w:val="002E230C"/>
    <w:rsid w:val="002E6843"/>
    <w:rsid w:val="002E7029"/>
    <w:rsid w:val="002F3ECA"/>
    <w:rsid w:val="002F48FA"/>
    <w:rsid w:val="003019C1"/>
    <w:rsid w:val="00303077"/>
    <w:rsid w:val="00303804"/>
    <w:rsid w:val="00305004"/>
    <w:rsid w:val="00306A8B"/>
    <w:rsid w:val="0031356F"/>
    <w:rsid w:val="00313743"/>
    <w:rsid w:val="00313DFB"/>
    <w:rsid w:val="00314EE9"/>
    <w:rsid w:val="00315772"/>
    <w:rsid w:val="00315E49"/>
    <w:rsid w:val="00316A0D"/>
    <w:rsid w:val="00317C2E"/>
    <w:rsid w:val="003221FB"/>
    <w:rsid w:val="003226E0"/>
    <w:rsid w:val="00324E1B"/>
    <w:rsid w:val="00324E91"/>
    <w:rsid w:val="00325745"/>
    <w:rsid w:val="003273EC"/>
    <w:rsid w:val="0033001C"/>
    <w:rsid w:val="00330952"/>
    <w:rsid w:val="00335765"/>
    <w:rsid w:val="0033618A"/>
    <w:rsid w:val="003366A3"/>
    <w:rsid w:val="00340740"/>
    <w:rsid w:val="00342AAC"/>
    <w:rsid w:val="00343DD0"/>
    <w:rsid w:val="003450C3"/>
    <w:rsid w:val="00352CD4"/>
    <w:rsid w:val="003569B3"/>
    <w:rsid w:val="00360E21"/>
    <w:rsid w:val="00364B1E"/>
    <w:rsid w:val="00366E58"/>
    <w:rsid w:val="003675F4"/>
    <w:rsid w:val="00374E55"/>
    <w:rsid w:val="003753CA"/>
    <w:rsid w:val="00377E32"/>
    <w:rsid w:val="0038344D"/>
    <w:rsid w:val="00384676"/>
    <w:rsid w:val="00384C2C"/>
    <w:rsid w:val="00385367"/>
    <w:rsid w:val="00386407"/>
    <w:rsid w:val="0039177C"/>
    <w:rsid w:val="0039181D"/>
    <w:rsid w:val="00394CF9"/>
    <w:rsid w:val="00395EAD"/>
    <w:rsid w:val="00396024"/>
    <w:rsid w:val="00396773"/>
    <w:rsid w:val="003976F8"/>
    <w:rsid w:val="003A14EB"/>
    <w:rsid w:val="003A4D4F"/>
    <w:rsid w:val="003A5488"/>
    <w:rsid w:val="003A567F"/>
    <w:rsid w:val="003A7B37"/>
    <w:rsid w:val="003B01FD"/>
    <w:rsid w:val="003B14A1"/>
    <w:rsid w:val="003B19CD"/>
    <w:rsid w:val="003B1C18"/>
    <w:rsid w:val="003B1E69"/>
    <w:rsid w:val="003B4302"/>
    <w:rsid w:val="003C1CDF"/>
    <w:rsid w:val="003C1F95"/>
    <w:rsid w:val="003C3D78"/>
    <w:rsid w:val="003D245C"/>
    <w:rsid w:val="003D521C"/>
    <w:rsid w:val="003D7893"/>
    <w:rsid w:val="003E10B0"/>
    <w:rsid w:val="003E45A9"/>
    <w:rsid w:val="003E775C"/>
    <w:rsid w:val="003F1B60"/>
    <w:rsid w:val="004005F6"/>
    <w:rsid w:val="0040087A"/>
    <w:rsid w:val="004009BE"/>
    <w:rsid w:val="004018A0"/>
    <w:rsid w:val="00402904"/>
    <w:rsid w:val="00403341"/>
    <w:rsid w:val="00404714"/>
    <w:rsid w:val="00404DF4"/>
    <w:rsid w:val="0040740C"/>
    <w:rsid w:val="00410C86"/>
    <w:rsid w:val="004113BC"/>
    <w:rsid w:val="004151AD"/>
    <w:rsid w:val="0041704B"/>
    <w:rsid w:val="00420FCE"/>
    <w:rsid w:val="00421B3C"/>
    <w:rsid w:val="00430864"/>
    <w:rsid w:val="0043761F"/>
    <w:rsid w:val="004376D7"/>
    <w:rsid w:val="00440042"/>
    <w:rsid w:val="0044027B"/>
    <w:rsid w:val="00440B3C"/>
    <w:rsid w:val="0044127B"/>
    <w:rsid w:val="00443CFD"/>
    <w:rsid w:val="00445A66"/>
    <w:rsid w:val="00446444"/>
    <w:rsid w:val="004465AD"/>
    <w:rsid w:val="004475D4"/>
    <w:rsid w:val="004522F7"/>
    <w:rsid w:val="00452C07"/>
    <w:rsid w:val="004539D0"/>
    <w:rsid w:val="00454681"/>
    <w:rsid w:val="004550BA"/>
    <w:rsid w:val="00455D2D"/>
    <w:rsid w:val="00462B1E"/>
    <w:rsid w:val="004631E8"/>
    <w:rsid w:val="004663A0"/>
    <w:rsid w:val="00466736"/>
    <w:rsid w:val="00467AB1"/>
    <w:rsid w:val="00471F75"/>
    <w:rsid w:val="004726BE"/>
    <w:rsid w:val="004775B7"/>
    <w:rsid w:val="00480C53"/>
    <w:rsid w:val="004812BA"/>
    <w:rsid w:val="004833CC"/>
    <w:rsid w:val="0048340A"/>
    <w:rsid w:val="004835CC"/>
    <w:rsid w:val="004860AD"/>
    <w:rsid w:val="004902DD"/>
    <w:rsid w:val="00492F7F"/>
    <w:rsid w:val="004A0CAC"/>
    <w:rsid w:val="004A0CFC"/>
    <w:rsid w:val="004A2261"/>
    <w:rsid w:val="004A2FD5"/>
    <w:rsid w:val="004A44DD"/>
    <w:rsid w:val="004A55F6"/>
    <w:rsid w:val="004A70CD"/>
    <w:rsid w:val="004B3EC2"/>
    <w:rsid w:val="004C33F5"/>
    <w:rsid w:val="004C52D8"/>
    <w:rsid w:val="004D2BEE"/>
    <w:rsid w:val="004D4252"/>
    <w:rsid w:val="004D489A"/>
    <w:rsid w:val="004D4C06"/>
    <w:rsid w:val="004D4CBD"/>
    <w:rsid w:val="004D5FB1"/>
    <w:rsid w:val="004E32E7"/>
    <w:rsid w:val="004E4E32"/>
    <w:rsid w:val="004E4F2C"/>
    <w:rsid w:val="004E6F14"/>
    <w:rsid w:val="004E7697"/>
    <w:rsid w:val="004F14F7"/>
    <w:rsid w:val="004F3DF4"/>
    <w:rsid w:val="004F798E"/>
    <w:rsid w:val="00500437"/>
    <w:rsid w:val="00503C30"/>
    <w:rsid w:val="0050412F"/>
    <w:rsid w:val="00505428"/>
    <w:rsid w:val="005056D0"/>
    <w:rsid w:val="00506373"/>
    <w:rsid w:val="005064A9"/>
    <w:rsid w:val="00506505"/>
    <w:rsid w:val="0051282A"/>
    <w:rsid w:val="00512D4E"/>
    <w:rsid w:val="00514178"/>
    <w:rsid w:val="00516A04"/>
    <w:rsid w:val="00517352"/>
    <w:rsid w:val="00517785"/>
    <w:rsid w:val="00520F47"/>
    <w:rsid w:val="00522F84"/>
    <w:rsid w:val="0052310E"/>
    <w:rsid w:val="0052325A"/>
    <w:rsid w:val="005233C6"/>
    <w:rsid w:val="00524406"/>
    <w:rsid w:val="0052547E"/>
    <w:rsid w:val="00525C37"/>
    <w:rsid w:val="0053116C"/>
    <w:rsid w:val="005318FE"/>
    <w:rsid w:val="00533838"/>
    <w:rsid w:val="00534D24"/>
    <w:rsid w:val="005379E2"/>
    <w:rsid w:val="00540845"/>
    <w:rsid w:val="00545CBF"/>
    <w:rsid w:val="00550D15"/>
    <w:rsid w:val="00551486"/>
    <w:rsid w:val="00551C20"/>
    <w:rsid w:val="0055323E"/>
    <w:rsid w:val="00556828"/>
    <w:rsid w:val="005612F4"/>
    <w:rsid w:val="00562C2B"/>
    <w:rsid w:val="005636B7"/>
    <w:rsid w:val="00564735"/>
    <w:rsid w:val="00566BF1"/>
    <w:rsid w:val="00567038"/>
    <w:rsid w:val="00583794"/>
    <w:rsid w:val="00584AD3"/>
    <w:rsid w:val="00584C43"/>
    <w:rsid w:val="00591448"/>
    <w:rsid w:val="00591AFF"/>
    <w:rsid w:val="00591F73"/>
    <w:rsid w:val="0059543B"/>
    <w:rsid w:val="00596047"/>
    <w:rsid w:val="005967E6"/>
    <w:rsid w:val="005A1A30"/>
    <w:rsid w:val="005A206C"/>
    <w:rsid w:val="005A31E7"/>
    <w:rsid w:val="005B001A"/>
    <w:rsid w:val="005B1CE4"/>
    <w:rsid w:val="005B2621"/>
    <w:rsid w:val="005B423F"/>
    <w:rsid w:val="005C027F"/>
    <w:rsid w:val="005C17A2"/>
    <w:rsid w:val="005C17CD"/>
    <w:rsid w:val="005C4A02"/>
    <w:rsid w:val="005D0509"/>
    <w:rsid w:val="005D14B9"/>
    <w:rsid w:val="005D4073"/>
    <w:rsid w:val="005D4814"/>
    <w:rsid w:val="005D6E4C"/>
    <w:rsid w:val="005D6FDE"/>
    <w:rsid w:val="005E069C"/>
    <w:rsid w:val="005E10B1"/>
    <w:rsid w:val="005E3C04"/>
    <w:rsid w:val="005E408B"/>
    <w:rsid w:val="005E5B20"/>
    <w:rsid w:val="005E66FD"/>
    <w:rsid w:val="005E7910"/>
    <w:rsid w:val="005F077B"/>
    <w:rsid w:val="005F19D3"/>
    <w:rsid w:val="005F2DAA"/>
    <w:rsid w:val="005F2DF3"/>
    <w:rsid w:val="005F3ECC"/>
    <w:rsid w:val="005F6D98"/>
    <w:rsid w:val="00601C26"/>
    <w:rsid w:val="006064E1"/>
    <w:rsid w:val="006109C3"/>
    <w:rsid w:val="00611ADE"/>
    <w:rsid w:val="006133ED"/>
    <w:rsid w:val="00614468"/>
    <w:rsid w:val="00617565"/>
    <w:rsid w:val="006256A4"/>
    <w:rsid w:val="00625CC5"/>
    <w:rsid w:val="00627352"/>
    <w:rsid w:val="006314A7"/>
    <w:rsid w:val="006315B3"/>
    <w:rsid w:val="00632743"/>
    <w:rsid w:val="00633BF8"/>
    <w:rsid w:val="006361F9"/>
    <w:rsid w:val="006379AC"/>
    <w:rsid w:val="00640F91"/>
    <w:rsid w:val="0064179F"/>
    <w:rsid w:val="00643010"/>
    <w:rsid w:val="00643CFB"/>
    <w:rsid w:val="00650720"/>
    <w:rsid w:val="00650B34"/>
    <w:rsid w:val="0065437F"/>
    <w:rsid w:val="00660B27"/>
    <w:rsid w:val="0066281E"/>
    <w:rsid w:val="00662D63"/>
    <w:rsid w:val="00665A25"/>
    <w:rsid w:val="00666CD2"/>
    <w:rsid w:val="0067302C"/>
    <w:rsid w:val="00673A01"/>
    <w:rsid w:val="00675704"/>
    <w:rsid w:val="00681B6F"/>
    <w:rsid w:val="00685EB9"/>
    <w:rsid w:val="00685EC6"/>
    <w:rsid w:val="00686AB0"/>
    <w:rsid w:val="00693683"/>
    <w:rsid w:val="00693A77"/>
    <w:rsid w:val="006942CC"/>
    <w:rsid w:val="0069483F"/>
    <w:rsid w:val="00695AB8"/>
    <w:rsid w:val="00695DAD"/>
    <w:rsid w:val="006A0ED7"/>
    <w:rsid w:val="006A3D21"/>
    <w:rsid w:val="006A56DF"/>
    <w:rsid w:val="006A790F"/>
    <w:rsid w:val="006A7E37"/>
    <w:rsid w:val="006B5D94"/>
    <w:rsid w:val="006B7889"/>
    <w:rsid w:val="006C1295"/>
    <w:rsid w:val="006C2EDF"/>
    <w:rsid w:val="006C30B5"/>
    <w:rsid w:val="006C36A9"/>
    <w:rsid w:val="006C3A1D"/>
    <w:rsid w:val="006C7C49"/>
    <w:rsid w:val="006D1A0D"/>
    <w:rsid w:val="006D2299"/>
    <w:rsid w:val="006D7479"/>
    <w:rsid w:val="006E091F"/>
    <w:rsid w:val="006E23E9"/>
    <w:rsid w:val="006E243D"/>
    <w:rsid w:val="006E505B"/>
    <w:rsid w:val="006E50A8"/>
    <w:rsid w:val="006E6B30"/>
    <w:rsid w:val="006E7180"/>
    <w:rsid w:val="006F2AEF"/>
    <w:rsid w:val="006F3260"/>
    <w:rsid w:val="006F37F4"/>
    <w:rsid w:val="006F39C7"/>
    <w:rsid w:val="006F3C49"/>
    <w:rsid w:val="006F41F7"/>
    <w:rsid w:val="00707221"/>
    <w:rsid w:val="007072CC"/>
    <w:rsid w:val="0071204E"/>
    <w:rsid w:val="0071333D"/>
    <w:rsid w:val="007137E4"/>
    <w:rsid w:val="00721B2A"/>
    <w:rsid w:val="00722637"/>
    <w:rsid w:val="00722764"/>
    <w:rsid w:val="007260DD"/>
    <w:rsid w:val="0072633B"/>
    <w:rsid w:val="00726547"/>
    <w:rsid w:val="00727DDA"/>
    <w:rsid w:val="00730E7F"/>
    <w:rsid w:val="007334DB"/>
    <w:rsid w:val="0073383F"/>
    <w:rsid w:val="007348D2"/>
    <w:rsid w:val="0074369B"/>
    <w:rsid w:val="00744D1D"/>
    <w:rsid w:val="007468F4"/>
    <w:rsid w:val="007471AC"/>
    <w:rsid w:val="00750FA7"/>
    <w:rsid w:val="00752758"/>
    <w:rsid w:val="0075494E"/>
    <w:rsid w:val="00756D58"/>
    <w:rsid w:val="0075707E"/>
    <w:rsid w:val="007574E2"/>
    <w:rsid w:val="00760BF7"/>
    <w:rsid w:val="00762437"/>
    <w:rsid w:val="00763852"/>
    <w:rsid w:val="00764665"/>
    <w:rsid w:val="00764777"/>
    <w:rsid w:val="007669EC"/>
    <w:rsid w:val="007736B2"/>
    <w:rsid w:val="0077454A"/>
    <w:rsid w:val="007755A8"/>
    <w:rsid w:val="0077755D"/>
    <w:rsid w:val="00783850"/>
    <w:rsid w:val="00784F22"/>
    <w:rsid w:val="007855E5"/>
    <w:rsid w:val="007858E4"/>
    <w:rsid w:val="00787E13"/>
    <w:rsid w:val="00794797"/>
    <w:rsid w:val="007961D9"/>
    <w:rsid w:val="007A2297"/>
    <w:rsid w:val="007A2894"/>
    <w:rsid w:val="007B2957"/>
    <w:rsid w:val="007B3106"/>
    <w:rsid w:val="007B4990"/>
    <w:rsid w:val="007B4E0D"/>
    <w:rsid w:val="007C0856"/>
    <w:rsid w:val="007C21F4"/>
    <w:rsid w:val="007C3DB7"/>
    <w:rsid w:val="007C4168"/>
    <w:rsid w:val="007C4299"/>
    <w:rsid w:val="007C474E"/>
    <w:rsid w:val="007D2041"/>
    <w:rsid w:val="007D28B0"/>
    <w:rsid w:val="007D28BE"/>
    <w:rsid w:val="007D489D"/>
    <w:rsid w:val="007D6DFA"/>
    <w:rsid w:val="007E19A0"/>
    <w:rsid w:val="007E2B93"/>
    <w:rsid w:val="007E3680"/>
    <w:rsid w:val="007E54C9"/>
    <w:rsid w:val="007F0630"/>
    <w:rsid w:val="007F38B1"/>
    <w:rsid w:val="007F3B15"/>
    <w:rsid w:val="007F4D21"/>
    <w:rsid w:val="007F5179"/>
    <w:rsid w:val="007F5AA6"/>
    <w:rsid w:val="007F6293"/>
    <w:rsid w:val="007F6436"/>
    <w:rsid w:val="007F7414"/>
    <w:rsid w:val="00800405"/>
    <w:rsid w:val="0080379B"/>
    <w:rsid w:val="00803BF7"/>
    <w:rsid w:val="00803D77"/>
    <w:rsid w:val="00803EB6"/>
    <w:rsid w:val="00806BEA"/>
    <w:rsid w:val="00806E97"/>
    <w:rsid w:val="008077A0"/>
    <w:rsid w:val="008101B0"/>
    <w:rsid w:val="0081097E"/>
    <w:rsid w:val="00811B67"/>
    <w:rsid w:val="00812566"/>
    <w:rsid w:val="00812EB4"/>
    <w:rsid w:val="008151A8"/>
    <w:rsid w:val="0082076C"/>
    <w:rsid w:val="0082226A"/>
    <w:rsid w:val="0082351D"/>
    <w:rsid w:val="008250EE"/>
    <w:rsid w:val="00825EF6"/>
    <w:rsid w:val="00832C87"/>
    <w:rsid w:val="0083394A"/>
    <w:rsid w:val="00833D56"/>
    <w:rsid w:val="00842059"/>
    <w:rsid w:val="00842AA9"/>
    <w:rsid w:val="0084346F"/>
    <w:rsid w:val="00846573"/>
    <w:rsid w:val="0085203F"/>
    <w:rsid w:val="00860603"/>
    <w:rsid w:val="00862893"/>
    <w:rsid w:val="00862E8B"/>
    <w:rsid w:val="008630C7"/>
    <w:rsid w:val="0086393E"/>
    <w:rsid w:val="008644C6"/>
    <w:rsid w:val="00864E12"/>
    <w:rsid w:val="0086535A"/>
    <w:rsid w:val="008662F6"/>
    <w:rsid w:val="008711A9"/>
    <w:rsid w:val="008719F3"/>
    <w:rsid w:val="00873DEA"/>
    <w:rsid w:val="0087696E"/>
    <w:rsid w:val="00877891"/>
    <w:rsid w:val="00880AF1"/>
    <w:rsid w:val="00880F34"/>
    <w:rsid w:val="00881857"/>
    <w:rsid w:val="008905FE"/>
    <w:rsid w:val="008908F8"/>
    <w:rsid w:val="00890930"/>
    <w:rsid w:val="00896F97"/>
    <w:rsid w:val="008A16CA"/>
    <w:rsid w:val="008A22AF"/>
    <w:rsid w:val="008A3D7C"/>
    <w:rsid w:val="008A3EE4"/>
    <w:rsid w:val="008A4587"/>
    <w:rsid w:val="008B1888"/>
    <w:rsid w:val="008C41DE"/>
    <w:rsid w:val="008C5EDC"/>
    <w:rsid w:val="008C6087"/>
    <w:rsid w:val="008C7E16"/>
    <w:rsid w:val="008D0ACF"/>
    <w:rsid w:val="008D1E33"/>
    <w:rsid w:val="008D4DEB"/>
    <w:rsid w:val="008D652E"/>
    <w:rsid w:val="008E2B6B"/>
    <w:rsid w:val="008E4535"/>
    <w:rsid w:val="008E5DDE"/>
    <w:rsid w:val="008E63B1"/>
    <w:rsid w:val="008E69FE"/>
    <w:rsid w:val="008E7B66"/>
    <w:rsid w:val="008F0DE9"/>
    <w:rsid w:val="008F4C0C"/>
    <w:rsid w:val="008F702A"/>
    <w:rsid w:val="008F72E4"/>
    <w:rsid w:val="008F7930"/>
    <w:rsid w:val="0090140D"/>
    <w:rsid w:val="00901CDF"/>
    <w:rsid w:val="00902D21"/>
    <w:rsid w:val="009038F0"/>
    <w:rsid w:val="00904598"/>
    <w:rsid w:val="00904C6E"/>
    <w:rsid w:val="00904E09"/>
    <w:rsid w:val="00905AD2"/>
    <w:rsid w:val="00907C14"/>
    <w:rsid w:val="00912FDE"/>
    <w:rsid w:val="00914524"/>
    <w:rsid w:val="00914FFA"/>
    <w:rsid w:val="0091525B"/>
    <w:rsid w:val="0091599E"/>
    <w:rsid w:val="009173BE"/>
    <w:rsid w:val="009176EA"/>
    <w:rsid w:val="00917E6C"/>
    <w:rsid w:val="00917FC0"/>
    <w:rsid w:val="009237A0"/>
    <w:rsid w:val="009301EB"/>
    <w:rsid w:val="009303E7"/>
    <w:rsid w:val="00930EA6"/>
    <w:rsid w:val="00931B5D"/>
    <w:rsid w:val="00940B25"/>
    <w:rsid w:val="00942448"/>
    <w:rsid w:val="009436B4"/>
    <w:rsid w:val="00945C13"/>
    <w:rsid w:val="00946EE1"/>
    <w:rsid w:val="00947F80"/>
    <w:rsid w:val="0095195B"/>
    <w:rsid w:val="00952D3E"/>
    <w:rsid w:val="00952DD1"/>
    <w:rsid w:val="00954B9D"/>
    <w:rsid w:val="009601FD"/>
    <w:rsid w:val="0096028A"/>
    <w:rsid w:val="00961F62"/>
    <w:rsid w:val="00962621"/>
    <w:rsid w:val="009636DF"/>
    <w:rsid w:val="00966803"/>
    <w:rsid w:val="00967983"/>
    <w:rsid w:val="009719CD"/>
    <w:rsid w:val="009725A7"/>
    <w:rsid w:val="009764B6"/>
    <w:rsid w:val="00976BD8"/>
    <w:rsid w:val="00981C81"/>
    <w:rsid w:val="009842AB"/>
    <w:rsid w:val="00986A3A"/>
    <w:rsid w:val="009875FB"/>
    <w:rsid w:val="00990F47"/>
    <w:rsid w:val="009916A9"/>
    <w:rsid w:val="00993DFF"/>
    <w:rsid w:val="00994C27"/>
    <w:rsid w:val="009A3019"/>
    <w:rsid w:val="009A7B85"/>
    <w:rsid w:val="009B00BD"/>
    <w:rsid w:val="009B0590"/>
    <w:rsid w:val="009B314D"/>
    <w:rsid w:val="009B44D0"/>
    <w:rsid w:val="009C03E8"/>
    <w:rsid w:val="009C0FA9"/>
    <w:rsid w:val="009C44F1"/>
    <w:rsid w:val="009C609F"/>
    <w:rsid w:val="009C641E"/>
    <w:rsid w:val="009C7A73"/>
    <w:rsid w:val="009D0CE3"/>
    <w:rsid w:val="009D0F8F"/>
    <w:rsid w:val="009D42F7"/>
    <w:rsid w:val="009D7B54"/>
    <w:rsid w:val="009E1498"/>
    <w:rsid w:val="009E24A2"/>
    <w:rsid w:val="009F1AD2"/>
    <w:rsid w:val="009F2FBD"/>
    <w:rsid w:val="009F3EB5"/>
    <w:rsid w:val="009F41FA"/>
    <w:rsid w:val="009F4951"/>
    <w:rsid w:val="009F5D4D"/>
    <w:rsid w:val="009F6152"/>
    <w:rsid w:val="009F74AF"/>
    <w:rsid w:val="00A06DB6"/>
    <w:rsid w:val="00A06ED6"/>
    <w:rsid w:val="00A07707"/>
    <w:rsid w:val="00A07A21"/>
    <w:rsid w:val="00A07FB2"/>
    <w:rsid w:val="00A17A37"/>
    <w:rsid w:val="00A20A66"/>
    <w:rsid w:val="00A21110"/>
    <w:rsid w:val="00A22F7E"/>
    <w:rsid w:val="00A238FB"/>
    <w:rsid w:val="00A25B22"/>
    <w:rsid w:val="00A27B0E"/>
    <w:rsid w:val="00A33F25"/>
    <w:rsid w:val="00A36C57"/>
    <w:rsid w:val="00A41F24"/>
    <w:rsid w:val="00A51F43"/>
    <w:rsid w:val="00A539EE"/>
    <w:rsid w:val="00A5461F"/>
    <w:rsid w:val="00A5757E"/>
    <w:rsid w:val="00A611E0"/>
    <w:rsid w:val="00A61FC2"/>
    <w:rsid w:val="00A65E22"/>
    <w:rsid w:val="00A71AF5"/>
    <w:rsid w:val="00A71B8E"/>
    <w:rsid w:val="00A72664"/>
    <w:rsid w:val="00A813F5"/>
    <w:rsid w:val="00A82ED0"/>
    <w:rsid w:val="00A8381C"/>
    <w:rsid w:val="00A85833"/>
    <w:rsid w:val="00A8590F"/>
    <w:rsid w:val="00A85B15"/>
    <w:rsid w:val="00A86B3B"/>
    <w:rsid w:val="00A870F0"/>
    <w:rsid w:val="00A87D5F"/>
    <w:rsid w:val="00A90D3B"/>
    <w:rsid w:val="00A91D9D"/>
    <w:rsid w:val="00A94B5F"/>
    <w:rsid w:val="00A9784A"/>
    <w:rsid w:val="00AA55EB"/>
    <w:rsid w:val="00AA6EC6"/>
    <w:rsid w:val="00AB0FB6"/>
    <w:rsid w:val="00AB29A6"/>
    <w:rsid w:val="00AB29DC"/>
    <w:rsid w:val="00AB3EDB"/>
    <w:rsid w:val="00AB4614"/>
    <w:rsid w:val="00AB4671"/>
    <w:rsid w:val="00AB7D2F"/>
    <w:rsid w:val="00AC042F"/>
    <w:rsid w:val="00AC676D"/>
    <w:rsid w:val="00AC73B2"/>
    <w:rsid w:val="00AD3522"/>
    <w:rsid w:val="00AD6CF6"/>
    <w:rsid w:val="00AE38EE"/>
    <w:rsid w:val="00AE4B6D"/>
    <w:rsid w:val="00AF389C"/>
    <w:rsid w:val="00AF39F2"/>
    <w:rsid w:val="00AF5C02"/>
    <w:rsid w:val="00AF6840"/>
    <w:rsid w:val="00B02048"/>
    <w:rsid w:val="00B03EFC"/>
    <w:rsid w:val="00B0447F"/>
    <w:rsid w:val="00B05A76"/>
    <w:rsid w:val="00B0786A"/>
    <w:rsid w:val="00B11B59"/>
    <w:rsid w:val="00B12C92"/>
    <w:rsid w:val="00B13FB7"/>
    <w:rsid w:val="00B14361"/>
    <w:rsid w:val="00B155E5"/>
    <w:rsid w:val="00B16954"/>
    <w:rsid w:val="00B1760A"/>
    <w:rsid w:val="00B24DBA"/>
    <w:rsid w:val="00B25FBC"/>
    <w:rsid w:val="00B35652"/>
    <w:rsid w:val="00B36752"/>
    <w:rsid w:val="00B36F2D"/>
    <w:rsid w:val="00B3734A"/>
    <w:rsid w:val="00B3757E"/>
    <w:rsid w:val="00B42D33"/>
    <w:rsid w:val="00B443D0"/>
    <w:rsid w:val="00B47B20"/>
    <w:rsid w:val="00B47F80"/>
    <w:rsid w:val="00B509CD"/>
    <w:rsid w:val="00B51AE6"/>
    <w:rsid w:val="00B53E51"/>
    <w:rsid w:val="00B54008"/>
    <w:rsid w:val="00B556F0"/>
    <w:rsid w:val="00B60D55"/>
    <w:rsid w:val="00B62D54"/>
    <w:rsid w:val="00B64C27"/>
    <w:rsid w:val="00B659C0"/>
    <w:rsid w:val="00B66B3C"/>
    <w:rsid w:val="00B70E3F"/>
    <w:rsid w:val="00B72ED5"/>
    <w:rsid w:val="00B74763"/>
    <w:rsid w:val="00B75D0B"/>
    <w:rsid w:val="00B77E32"/>
    <w:rsid w:val="00B81148"/>
    <w:rsid w:val="00B81E13"/>
    <w:rsid w:val="00B8678C"/>
    <w:rsid w:val="00B871C6"/>
    <w:rsid w:val="00B87D40"/>
    <w:rsid w:val="00B90BA1"/>
    <w:rsid w:val="00B9456C"/>
    <w:rsid w:val="00B945F5"/>
    <w:rsid w:val="00BA41BD"/>
    <w:rsid w:val="00BA431B"/>
    <w:rsid w:val="00BA5B6D"/>
    <w:rsid w:val="00BA6488"/>
    <w:rsid w:val="00BB3814"/>
    <w:rsid w:val="00BB39A8"/>
    <w:rsid w:val="00BB44DA"/>
    <w:rsid w:val="00BB5447"/>
    <w:rsid w:val="00BB61E2"/>
    <w:rsid w:val="00BC0738"/>
    <w:rsid w:val="00BC4676"/>
    <w:rsid w:val="00BC664D"/>
    <w:rsid w:val="00BD0BC8"/>
    <w:rsid w:val="00BD34A0"/>
    <w:rsid w:val="00BD4958"/>
    <w:rsid w:val="00BD5E8B"/>
    <w:rsid w:val="00BD76A2"/>
    <w:rsid w:val="00BE4A8C"/>
    <w:rsid w:val="00BE6BE1"/>
    <w:rsid w:val="00BF1FD4"/>
    <w:rsid w:val="00BF2354"/>
    <w:rsid w:val="00BF3C50"/>
    <w:rsid w:val="00BF737F"/>
    <w:rsid w:val="00C00428"/>
    <w:rsid w:val="00C008F1"/>
    <w:rsid w:val="00C01C30"/>
    <w:rsid w:val="00C02294"/>
    <w:rsid w:val="00C03D65"/>
    <w:rsid w:val="00C0469E"/>
    <w:rsid w:val="00C07121"/>
    <w:rsid w:val="00C07EDC"/>
    <w:rsid w:val="00C110D4"/>
    <w:rsid w:val="00C15760"/>
    <w:rsid w:val="00C1696E"/>
    <w:rsid w:val="00C17681"/>
    <w:rsid w:val="00C20E40"/>
    <w:rsid w:val="00C211FE"/>
    <w:rsid w:val="00C212D9"/>
    <w:rsid w:val="00C24C8A"/>
    <w:rsid w:val="00C27B88"/>
    <w:rsid w:val="00C27FBE"/>
    <w:rsid w:val="00C32621"/>
    <w:rsid w:val="00C32A6F"/>
    <w:rsid w:val="00C376E1"/>
    <w:rsid w:val="00C3787F"/>
    <w:rsid w:val="00C4038C"/>
    <w:rsid w:val="00C41910"/>
    <w:rsid w:val="00C426D7"/>
    <w:rsid w:val="00C43142"/>
    <w:rsid w:val="00C513A4"/>
    <w:rsid w:val="00C51D4F"/>
    <w:rsid w:val="00C55F3D"/>
    <w:rsid w:val="00C569AE"/>
    <w:rsid w:val="00C57E14"/>
    <w:rsid w:val="00C60C99"/>
    <w:rsid w:val="00C6156C"/>
    <w:rsid w:val="00C618F1"/>
    <w:rsid w:val="00C61B0D"/>
    <w:rsid w:val="00C646AB"/>
    <w:rsid w:val="00C65C58"/>
    <w:rsid w:val="00C66233"/>
    <w:rsid w:val="00C73FB2"/>
    <w:rsid w:val="00C75E6B"/>
    <w:rsid w:val="00C7637B"/>
    <w:rsid w:val="00C8517C"/>
    <w:rsid w:val="00C86718"/>
    <w:rsid w:val="00C87669"/>
    <w:rsid w:val="00C87956"/>
    <w:rsid w:val="00C9399A"/>
    <w:rsid w:val="00C95D51"/>
    <w:rsid w:val="00CA2944"/>
    <w:rsid w:val="00CA5981"/>
    <w:rsid w:val="00CC1DD1"/>
    <w:rsid w:val="00CC204B"/>
    <w:rsid w:val="00CC3AA1"/>
    <w:rsid w:val="00CC763A"/>
    <w:rsid w:val="00CD0C26"/>
    <w:rsid w:val="00CD106A"/>
    <w:rsid w:val="00CD5DF3"/>
    <w:rsid w:val="00CD7EE2"/>
    <w:rsid w:val="00CE1DDF"/>
    <w:rsid w:val="00CF1005"/>
    <w:rsid w:val="00CF1422"/>
    <w:rsid w:val="00CF201E"/>
    <w:rsid w:val="00CF62AD"/>
    <w:rsid w:val="00D034E3"/>
    <w:rsid w:val="00D03E93"/>
    <w:rsid w:val="00D04771"/>
    <w:rsid w:val="00D05255"/>
    <w:rsid w:val="00D13814"/>
    <w:rsid w:val="00D1504C"/>
    <w:rsid w:val="00D23785"/>
    <w:rsid w:val="00D249E8"/>
    <w:rsid w:val="00D2543D"/>
    <w:rsid w:val="00D2582D"/>
    <w:rsid w:val="00D26FE3"/>
    <w:rsid w:val="00D30634"/>
    <w:rsid w:val="00D316A9"/>
    <w:rsid w:val="00D37609"/>
    <w:rsid w:val="00D43453"/>
    <w:rsid w:val="00D46AF7"/>
    <w:rsid w:val="00D46E9A"/>
    <w:rsid w:val="00D4721A"/>
    <w:rsid w:val="00D52340"/>
    <w:rsid w:val="00D547AA"/>
    <w:rsid w:val="00D632D2"/>
    <w:rsid w:val="00D637C7"/>
    <w:rsid w:val="00D63C15"/>
    <w:rsid w:val="00D6404A"/>
    <w:rsid w:val="00D642D8"/>
    <w:rsid w:val="00D70F30"/>
    <w:rsid w:val="00D7262A"/>
    <w:rsid w:val="00D7490B"/>
    <w:rsid w:val="00D74E8D"/>
    <w:rsid w:val="00D75AF1"/>
    <w:rsid w:val="00D777C2"/>
    <w:rsid w:val="00D77ADB"/>
    <w:rsid w:val="00D77B8F"/>
    <w:rsid w:val="00D81DAE"/>
    <w:rsid w:val="00D81DEC"/>
    <w:rsid w:val="00D8397E"/>
    <w:rsid w:val="00D847ED"/>
    <w:rsid w:val="00D85ECF"/>
    <w:rsid w:val="00D9533E"/>
    <w:rsid w:val="00D976EB"/>
    <w:rsid w:val="00DA6B11"/>
    <w:rsid w:val="00DB0CDA"/>
    <w:rsid w:val="00DB0F35"/>
    <w:rsid w:val="00DB380B"/>
    <w:rsid w:val="00DB4B76"/>
    <w:rsid w:val="00DB59F9"/>
    <w:rsid w:val="00DB7318"/>
    <w:rsid w:val="00DC2855"/>
    <w:rsid w:val="00DD2679"/>
    <w:rsid w:val="00DE6FF8"/>
    <w:rsid w:val="00DF01CA"/>
    <w:rsid w:val="00DF379A"/>
    <w:rsid w:val="00DF4994"/>
    <w:rsid w:val="00DF5188"/>
    <w:rsid w:val="00DF69D6"/>
    <w:rsid w:val="00E038BD"/>
    <w:rsid w:val="00E07EBB"/>
    <w:rsid w:val="00E1133A"/>
    <w:rsid w:val="00E11A05"/>
    <w:rsid w:val="00E12503"/>
    <w:rsid w:val="00E139E1"/>
    <w:rsid w:val="00E13E1B"/>
    <w:rsid w:val="00E154F8"/>
    <w:rsid w:val="00E156CD"/>
    <w:rsid w:val="00E20735"/>
    <w:rsid w:val="00E21391"/>
    <w:rsid w:val="00E219C4"/>
    <w:rsid w:val="00E238CB"/>
    <w:rsid w:val="00E25B16"/>
    <w:rsid w:val="00E261BD"/>
    <w:rsid w:val="00E35B65"/>
    <w:rsid w:val="00E3660A"/>
    <w:rsid w:val="00E37516"/>
    <w:rsid w:val="00E41D5C"/>
    <w:rsid w:val="00E45280"/>
    <w:rsid w:val="00E67785"/>
    <w:rsid w:val="00E73A46"/>
    <w:rsid w:val="00E7414F"/>
    <w:rsid w:val="00E74393"/>
    <w:rsid w:val="00E77440"/>
    <w:rsid w:val="00E77CEA"/>
    <w:rsid w:val="00E82782"/>
    <w:rsid w:val="00E87FD0"/>
    <w:rsid w:val="00E92A21"/>
    <w:rsid w:val="00E9343E"/>
    <w:rsid w:val="00E93723"/>
    <w:rsid w:val="00E95AC9"/>
    <w:rsid w:val="00E95CC8"/>
    <w:rsid w:val="00E966F7"/>
    <w:rsid w:val="00E96CE6"/>
    <w:rsid w:val="00EA3585"/>
    <w:rsid w:val="00EC3F7A"/>
    <w:rsid w:val="00EC489D"/>
    <w:rsid w:val="00EC4950"/>
    <w:rsid w:val="00ED0C23"/>
    <w:rsid w:val="00ED1468"/>
    <w:rsid w:val="00ED253B"/>
    <w:rsid w:val="00ED26B1"/>
    <w:rsid w:val="00ED4299"/>
    <w:rsid w:val="00ED5275"/>
    <w:rsid w:val="00ED62B4"/>
    <w:rsid w:val="00EE0106"/>
    <w:rsid w:val="00EE179A"/>
    <w:rsid w:val="00EE27EB"/>
    <w:rsid w:val="00EE2C82"/>
    <w:rsid w:val="00EE3E31"/>
    <w:rsid w:val="00EE523F"/>
    <w:rsid w:val="00EE586C"/>
    <w:rsid w:val="00EE5EAE"/>
    <w:rsid w:val="00EE6C5B"/>
    <w:rsid w:val="00EF2438"/>
    <w:rsid w:val="00F01CF8"/>
    <w:rsid w:val="00F04A53"/>
    <w:rsid w:val="00F05F0D"/>
    <w:rsid w:val="00F06E08"/>
    <w:rsid w:val="00F10D47"/>
    <w:rsid w:val="00F13655"/>
    <w:rsid w:val="00F16553"/>
    <w:rsid w:val="00F20803"/>
    <w:rsid w:val="00F2128E"/>
    <w:rsid w:val="00F21326"/>
    <w:rsid w:val="00F2265F"/>
    <w:rsid w:val="00F239F6"/>
    <w:rsid w:val="00F257A4"/>
    <w:rsid w:val="00F25FF2"/>
    <w:rsid w:val="00F27B75"/>
    <w:rsid w:val="00F27E2D"/>
    <w:rsid w:val="00F307EF"/>
    <w:rsid w:val="00F32BF8"/>
    <w:rsid w:val="00F41C3F"/>
    <w:rsid w:val="00F4327D"/>
    <w:rsid w:val="00F44A19"/>
    <w:rsid w:val="00F5333B"/>
    <w:rsid w:val="00F5334F"/>
    <w:rsid w:val="00F56E8C"/>
    <w:rsid w:val="00F606DD"/>
    <w:rsid w:val="00F606E6"/>
    <w:rsid w:val="00F632E0"/>
    <w:rsid w:val="00F65E44"/>
    <w:rsid w:val="00F678EF"/>
    <w:rsid w:val="00F72C89"/>
    <w:rsid w:val="00F74242"/>
    <w:rsid w:val="00F74BAE"/>
    <w:rsid w:val="00F75906"/>
    <w:rsid w:val="00F763A5"/>
    <w:rsid w:val="00F76A71"/>
    <w:rsid w:val="00F8029E"/>
    <w:rsid w:val="00F844BB"/>
    <w:rsid w:val="00F85F94"/>
    <w:rsid w:val="00F86023"/>
    <w:rsid w:val="00F864B5"/>
    <w:rsid w:val="00F87785"/>
    <w:rsid w:val="00F924FF"/>
    <w:rsid w:val="00F9267F"/>
    <w:rsid w:val="00F97D65"/>
    <w:rsid w:val="00FA0A7B"/>
    <w:rsid w:val="00FA16AA"/>
    <w:rsid w:val="00FA271E"/>
    <w:rsid w:val="00FA4A11"/>
    <w:rsid w:val="00FB2300"/>
    <w:rsid w:val="00FB38F9"/>
    <w:rsid w:val="00FB4CFE"/>
    <w:rsid w:val="00FB595A"/>
    <w:rsid w:val="00FB6614"/>
    <w:rsid w:val="00FB6964"/>
    <w:rsid w:val="00FB71E7"/>
    <w:rsid w:val="00FC05AD"/>
    <w:rsid w:val="00FC31FE"/>
    <w:rsid w:val="00FC3962"/>
    <w:rsid w:val="00FC652A"/>
    <w:rsid w:val="00FC66E7"/>
    <w:rsid w:val="00FD0582"/>
    <w:rsid w:val="00FD0FE4"/>
    <w:rsid w:val="00FD553B"/>
    <w:rsid w:val="00FE19F9"/>
    <w:rsid w:val="00FE5FBB"/>
    <w:rsid w:val="00FE6CC1"/>
    <w:rsid w:val="00FF01F9"/>
    <w:rsid w:val="00FF07C9"/>
    <w:rsid w:val="00FF08D0"/>
    <w:rsid w:val="00FF5EAF"/>
    <w:rsid w:val="00FF7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4420DB"/>
  <w15:docId w15:val="{2CDBFAE7-CB69-4F43-AEA8-CFA58B36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89A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D489A"/>
    <w:pPr>
      <w:keepNext/>
      <w:ind w:left="708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D489A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4D489A"/>
    <w:pPr>
      <w:keepNext/>
      <w:ind w:left="284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4D489A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4D489A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D489A"/>
    <w:pPr>
      <w:keepNext/>
      <w:ind w:left="708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9"/>
    <w:qFormat/>
    <w:rsid w:val="004D489A"/>
    <w:pPr>
      <w:keepNext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4D489A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9"/>
    <w:qFormat/>
    <w:rsid w:val="004D489A"/>
    <w:pPr>
      <w:keepNext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D48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D48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D489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D489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4D489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4D489A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4D489A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4D489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4D489A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4D489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601FD"/>
    <w:rPr>
      <w:rFonts w:cs="Times New Roman"/>
    </w:rPr>
  </w:style>
  <w:style w:type="paragraph" w:customStyle="1" w:styleId="ConsPlusNormal">
    <w:name w:val="ConsPlusNormal"/>
    <w:rsid w:val="006F3C49"/>
    <w:pPr>
      <w:autoSpaceDE w:val="0"/>
      <w:autoSpaceDN w:val="0"/>
      <w:adjustRightInd w:val="0"/>
      <w:spacing w:after="0" w:line="240" w:lineRule="auto"/>
      <w:ind w:firstLine="720"/>
    </w:pPr>
    <w:rPr>
      <w:rFonts w:cs="Arial"/>
      <w:sz w:val="26"/>
      <w:szCs w:val="20"/>
    </w:rPr>
  </w:style>
  <w:style w:type="character" w:styleId="a5">
    <w:name w:val="page number"/>
    <w:basedOn w:val="a0"/>
    <w:uiPriority w:val="99"/>
    <w:rsid w:val="004D489A"/>
    <w:rPr>
      <w:rFonts w:cs="Times New Roman"/>
    </w:rPr>
  </w:style>
  <w:style w:type="paragraph" w:styleId="a6">
    <w:name w:val="Body Text Indent"/>
    <w:basedOn w:val="a"/>
    <w:link w:val="a7"/>
    <w:uiPriority w:val="99"/>
    <w:rsid w:val="004D489A"/>
    <w:pPr>
      <w:ind w:left="705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D489A"/>
    <w:rPr>
      <w:rFonts w:cs="Times New Roman"/>
      <w:sz w:val="20"/>
      <w:szCs w:val="20"/>
    </w:rPr>
  </w:style>
  <w:style w:type="paragraph" w:styleId="a8">
    <w:name w:val="Body Text"/>
    <w:basedOn w:val="a"/>
    <w:link w:val="a9"/>
    <w:uiPriority w:val="99"/>
    <w:rsid w:val="004D489A"/>
    <w:rPr>
      <w:sz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D489A"/>
    <w:rPr>
      <w:rFonts w:cs="Times New Roman"/>
      <w:sz w:val="20"/>
      <w:szCs w:val="20"/>
    </w:rPr>
  </w:style>
  <w:style w:type="paragraph" w:styleId="aa">
    <w:name w:val="caption"/>
    <w:basedOn w:val="a"/>
    <w:next w:val="a"/>
    <w:uiPriority w:val="99"/>
    <w:qFormat/>
    <w:rsid w:val="004D489A"/>
    <w:pPr>
      <w:jc w:val="center"/>
    </w:pPr>
    <w:rPr>
      <w:b/>
      <w:sz w:val="24"/>
    </w:rPr>
  </w:style>
  <w:style w:type="paragraph" w:styleId="21">
    <w:name w:val="Body Text 2"/>
    <w:basedOn w:val="a"/>
    <w:link w:val="22"/>
    <w:uiPriority w:val="99"/>
    <w:rsid w:val="004D489A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D489A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4D489A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D489A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4D489A"/>
    <w:pPr>
      <w:ind w:firstLine="708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D489A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4D489A"/>
    <w:rPr>
      <w:sz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EC4950"/>
    <w:rPr>
      <w:rFonts w:cs="Times New Roman"/>
      <w:sz w:val="24"/>
      <w:lang w:val="ru-RU" w:eastAsia="ru-RU" w:bidi="ar-SA"/>
    </w:rPr>
  </w:style>
  <w:style w:type="paragraph" w:styleId="ad">
    <w:name w:val="Title"/>
    <w:basedOn w:val="a"/>
    <w:link w:val="ae"/>
    <w:uiPriority w:val="99"/>
    <w:qFormat/>
    <w:rsid w:val="003A4D4F"/>
    <w:pPr>
      <w:jc w:val="center"/>
    </w:pPr>
    <w:rPr>
      <w:b/>
      <w:bCs/>
      <w:sz w:val="24"/>
      <w:szCs w:val="24"/>
    </w:rPr>
  </w:style>
  <w:style w:type="character" w:customStyle="1" w:styleId="ae">
    <w:name w:val="Заголовок Знак"/>
    <w:basedOn w:val="a0"/>
    <w:link w:val="ad"/>
    <w:uiPriority w:val="10"/>
    <w:locked/>
    <w:rsid w:val="004D489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">
    <w:name w:val="Document Map"/>
    <w:basedOn w:val="a"/>
    <w:link w:val="af0"/>
    <w:uiPriority w:val="99"/>
    <w:semiHidden/>
    <w:rsid w:val="004D489A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4D489A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rsid w:val="000D6536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rsid w:val="00917FC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4D489A"/>
    <w:rPr>
      <w:rFonts w:ascii="Tahoma" w:hAnsi="Tahoma" w:cs="Tahoma"/>
      <w:sz w:val="16"/>
      <w:szCs w:val="16"/>
    </w:rPr>
  </w:style>
  <w:style w:type="paragraph" w:customStyle="1" w:styleId="CharCharChar">
    <w:name w:val="Знак Char Знак Знак Знак Char Знак Знак Знак Char"/>
    <w:basedOn w:val="a"/>
    <w:uiPriority w:val="99"/>
    <w:rsid w:val="00FE19F9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uiPriority w:val="99"/>
    <w:rsid w:val="00AE38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80E8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af4">
    <w:name w:val="Стиль в законе"/>
    <w:basedOn w:val="a"/>
    <w:uiPriority w:val="99"/>
    <w:rsid w:val="00695AB8"/>
    <w:pPr>
      <w:snapToGrid w:val="0"/>
      <w:spacing w:before="120" w:line="360" w:lineRule="auto"/>
      <w:ind w:firstLine="851"/>
      <w:jc w:val="both"/>
    </w:pPr>
    <w:rPr>
      <w:sz w:val="28"/>
    </w:rPr>
  </w:style>
  <w:style w:type="table" w:styleId="af5">
    <w:name w:val="Table Grid"/>
    <w:basedOn w:val="a1"/>
    <w:uiPriority w:val="59"/>
    <w:rsid w:val="007F5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2B5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9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blan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8794F-0C6D-4903-824D-A4A713E2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blank.dot</Template>
  <TotalTime>603</TotalTime>
  <Pages>5</Pages>
  <Words>916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MHC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 Ивченко</dc:creator>
  <cp:lastModifiedBy>BK-22-018</cp:lastModifiedBy>
  <cp:revision>39</cp:revision>
  <cp:lastPrinted>2025-02-26T00:19:00Z</cp:lastPrinted>
  <dcterms:created xsi:type="dcterms:W3CDTF">2026-04-01T22:58:00Z</dcterms:created>
  <dcterms:modified xsi:type="dcterms:W3CDTF">2026-05-15T00:33:00Z</dcterms:modified>
</cp:coreProperties>
</file>